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1BC005EC"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EC7200">
        <w:rPr>
          <w:b/>
          <w:noProof/>
          <w:sz w:val="24"/>
          <w:lang w:eastAsia="ja-JP"/>
        </w:rPr>
        <w:t>10</w:t>
      </w:r>
      <w:r>
        <w:rPr>
          <w:b/>
          <w:i/>
          <w:noProof/>
          <w:sz w:val="28"/>
        </w:rPr>
        <w:tab/>
      </w:r>
      <w:r w:rsidR="00681E29" w:rsidRPr="00681E29">
        <w:rPr>
          <w:b/>
          <w:i/>
          <w:noProof/>
          <w:sz w:val="28"/>
        </w:rPr>
        <w:t>R4-</w:t>
      </w:r>
      <w:r w:rsidR="006B04E9">
        <w:rPr>
          <w:b/>
          <w:i/>
          <w:noProof/>
          <w:sz w:val="28"/>
        </w:rPr>
        <w:t>2401289</w:t>
      </w:r>
    </w:p>
    <w:p w14:paraId="252636F5" w14:textId="2778B5BB" w:rsidR="00491E40" w:rsidRPr="003813D4" w:rsidRDefault="00EC7200"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Athens</w:t>
      </w:r>
      <w:r w:rsidR="00245CAA">
        <w:rPr>
          <w:rFonts w:ascii="Arial" w:eastAsia="SimSun" w:hAnsi="Arial"/>
          <w:b/>
          <w:sz w:val="24"/>
          <w:szCs w:val="24"/>
          <w:lang w:eastAsia="zh-CN"/>
        </w:rPr>
        <w:t xml:space="preserve">, </w:t>
      </w:r>
      <w:r>
        <w:rPr>
          <w:rFonts w:ascii="Arial" w:eastAsia="SimSun" w:hAnsi="Arial"/>
          <w:b/>
          <w:sz w:val="24"/>
          <w:szCs w:val="24"/>
          <w:lang w:eastAsia="zh-CN"/>
        </w:rPr>
        <w:t>Greece</w:t>
      </w:r>
      <w:r w:rsidR="004A5D9A">
        <w:rPr>
          <w:rFonts w:ascii="Arial" w:eastAsia="SimSun" w:hAnsi="Arial"/>
          <w:b/>
          <w:sz w:val="24"/>
          <w:szCs w:val="24"/>
          <w:lang w:eastAsia="zh-CN"/>
        </w:rPr>
        <w:t>,</w:t>
      </w:r>
      <w:r w:rsidR="00A6210A">
        <w:rPr>
          <w:rFonts w:ascii="Arial" w:eastAsia="SimSun" w:hAnsi="Arial"/>
          <w:b/>
          <w:sz w:val="24"/>
          <w:szCs w:val="24"/>
          <w:lang w:eastAsia="zh-CN"/>
        </w:rPr>
        <w:t xml:space="preserve"> </w:t>
      </w:r>
      <w:r>
        <w:rPr>
          <w:rFonts w:ascii="Arial" w:eastAsia="SimSun" w:hAnsi="Arial"/>
          <w:b/>
          <w:sz w:val="24"/>
          <w:szCs w:val="24"/>
          <w:lang w:eastAsia="zh-CN"/>
        </w:rPr>
        <w:t>26</w:t>
      </w:r>
      <w:r w:rsidR="00E40E70" w:rsidRPr="00E40E70">
        <w:rPr>
          <w:rFonts w:ascii="Arial" w:eastAsia="SimSun" w:hAnsi="Arial"/>
          <w:b/>
          <w:sz w:val="24"/>
          <w:szCs w:val="24"/>
          <w:vertAlign w:val="superscript"/>
          <w:lang w:eastAsia="zh-CN"/>
        </w:rPr>
        <w:t>th</w:t>
      </w:r>
      <w:r w:rsidR="00E40E70">
        <w:rPr>
          <w:rFonts w:ascii="Arial" w:eastAsia="SimSun" w:hAnsi="Arial"/>
          <w:b/>
          <w:sz w:val="24"/>
          <w:szCs w:val="24"/>
          <w:lang w:eastAsia="zh-CN"/>
        </w:rPr>
        <w:t xml:space="preserve"> </w:t>
      </w:r>
      <w:r>
        <w:rPr>
          <w:rFonts w:ascii="Arial" w:eastAsia="SimSun" w:hAnsi="Arial"/>
          <w:b/>
          <w:sz w:val="24"/>
          <w:szCs w:val="24"/>
          <w:lang w:eastAsia="zh-CN"/>
        </w:rPr>
        <w:t>February</w:t>
      </w:r>
      <w:r w:rsidR="00A45BD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E40E70">
        <w:rPr>
          <w:rFonts w:ascii="Arial" w:eastAsia="SimSun" w:hAnsi="Arial"/>
          <w:b/>
          <w:sz w:val="24"/>
          <w:szCs w:val="24"/>
          <w:lang w:eastAsia="zh-CN"/>
        </w:rPr>
        <w:t>1</w:t>
      </w:r>
      <w:r>
        <w:rPr>
          <w:rFonts w:ascii="Arial" w:eastAsia="SimSun" w:hAnsi="Arial"/>
          <w:b/>
          <w:sz w:val="24"/>
          <w:szCs w:val="24"/>
          <w:vertAlign w:val="superscript"/>
          <w:lang w:eastAsia="zh-CN"/>
        </w:rPr>
        <w:t>st</w:t>
      </w:r>
      <w:r w:rsidR="00DF37E9">
        <w:rPr>
          <w:rFonts w:ascii="Arial" w:eastAsiaTheme="minorEastAsia" w:hAnsi="Arial"/>
          <w:b/>
          <w:sz w:val="24"/>
          <w:szCs w:val="24"/>
          <w:lang w:eastAsia="ja-JP"/>
        </w:rPr>
        <w:t xml:space="preserve"> </w:t>
      </w:r>
      <w:r>
        <w:rPr>
          <w:rFonts w:ascii="Arial" w:eastAsiaTheme="minorEastAsia" w:hAnsi="Arial"/>
          <w:b/>
          <w:sz w:val="24"/>
          <w:szCs w:val="24"/>
          <w:lang w:eastAsia="ja-JP"/>
        </w:rPr>
        <w:t>March</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w:t>
      </w:r>
      <w:r>
        <w:rPr>
          <w:rFonts w:ascii="Arial" w:eastAsia="SimSun" w:hAnsi="Arial"/>
          <w:b/>
          <w:sz w:val="24"/>
          <w:szCs w:val="24"/>
          <w:lang w:eastAsia="zh-CN"/>
        </w:rPr>
        <w:t>4</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611E0B6C"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7B473A">
        <w:rPr>
          <w:rFonts w:ascii="Arial" w:hAnsi="Arial"/>
          <w:sz w:val="24"/>
          <w:lang w:val="en-US" w:eastAsia="ja-JP"/>
        </w:rPr>
        <w:t>5</w:t>
      </w:r>
      <w:r w:rsidR="006301D8">
        <w:rPr>
          <w:rFonts w:ascii="Arial" w:hAnsi="Arial"/>
          <w:sz w:val="24"/>
          <w:lang w:val="en-US"/>
        </w:rPr>
        <w:t>.</w:t>
      </w:r>
      <w:r w:rsidR="007B473A">
        <w:rPr>
          <w:rFonts w:ascii="Arial" w:hAnsi="Arial"/>
          <w:sz w:val="24"/>
          <w:lang w:val="en-US"/>
        </w:rPr>
        <w:t>2</w:t>
      </w:r>
      <w:r w:rsidR="006301D8">
        <w:rPr>
          <w:rFonts w:ascii="Arial" w:hAnsi="Arial"/>
          <w:sz w:val="24"/>
          <w:lang w:val="en-US"/>
        </w:rPr>
        <w:t>.</w:t>
      </w:r>
      <w:r w:rsidR="007B473A">
        <w:rPr>
          <w:rFonts w:ascii="Arial" w:hAnsi="Arial"/>
          <w:sz w:val="24"/>
          <w:lang w:val="en-US"/>
        </w:rPr>
        <w:t>2</w:t>
      </w:r>
    </w:p>
    <w:p w14:paraId="3D074EDD" w14:textId="32E267C9"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48C63683"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A31A46" w:rsidRPr="00A31A46">
        <w:rPr>
          <w:rFonts w:ascii="Arial" w:hAnsi="Arial"/>
          <w:sz w:val="24"/>
          <w:lang w:val="en-US"/>
        </w:rPr>
        <w:t xml:space="preserve">Discussion on Tx intermodulation requirements maintenance in </w:t>
      </w:r>
      <w:r w:rsidR="00EC7200">
        <w:rPr>
          <w:rFonts w:ascii="Arial" w:hAnsi="Arial"/>
          <w:sz w:val="24"/>
          <w:lang w:val="en-US"/>
        </w:rPr>
        <w:t>band n79</w:t>
      </w:r>
      <w:r w:rsidR="004A5D9A">
        <w:rPr>
          <w:rFonts w:ascii="Arial" w:hAnsi="Arial"/>
          <w:sz w:val="24"/>
          <w:lang w:val="en-US"/>
        </w:rPr>
        <w:t>.</w:t>
      </w:r>
    </w:p>
    <w:p w14:paraId="4EA1F666" w14:textId="7BEE7503"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3A2E51">
        <w:rPr>
          <w:rFonts w:ascii="Arial" w:hAnsi="Arial"/>
          <w:sz w:val="24"/>
          <w:lang w:val="en-US" w:eastAsia="ja-JP"/>
        </w:rPr>
        <w:t>Discussion</w:t>
      </w:r>
    </w:p>
    <w:p w14:paraId="367696A0" w14:textId="77777777" w:rsidR="00E7460A" w:rsidRPr="007B3B93" w:rsidRDefault="00E7460A" w:rsidP="006475B9">
      <w:pPr>
        <w:pStyle w:val="1"/>
        <w:numPr>
          <w:ilvl w:val="0"/>
          <w:numId w:val="2"/>
        </w:numPr>
        <w:ind w:left="567" w:hanging="567"/>
      </w:pPr>
      <w:r w:rsidRPr="007B3B93">
        <w:t>Introduction</w:t>
      </w:r>
    </w:p>
    <w:p w14:paraId="69B898E1" w14:textId="1E612B88" w:rsidR="00C229C0" w:rsidRDefault="00821A47" w:rsidP="4B3A1F13">
      <w:pPr>
        <w:jc w:val="both"/>
        <w:rPr>
          <w:lang w:eastAsia="ja-JP"/>
        </w:rPr>
      </w:pPr>
      <w:r w:rsidRPr="00821A47">
        <w:rPr>
          <w:lang w:eastAsia="ja-JP"/>
        </w:rPr>
        <w:t xml:space="preserve">This contribution discussed the issues on </w:t>
      </w:r>
      <w:r w:rsidR="00A31A46">
        <w:rPr>
          <w:lang w:eastAsia="ja-JP"/>
        </w:rPr>
        <w:t>Tx intermodulation</w:t>
      </w:r>
      <w:r w:rsidRPr="00821A47">
        <w:rPr>
          <w:lang w:eastAsia="ja-JP"/>
        </w:rPr>
        <w:t xml:space="preserve"> </w:t>
      </w:r>
      <w:r w:rsidR="00362D50">
        <w:rPr>
          <w:lang w:eastAsia="ja-JP"/>
        </w:rPr>
        <w:t>requirements for</w:t>
      </w:r>
      <w:r w:rsidRPr="00821A47">
        <w:rPr>
          <w:lang w:eastAsia="ja-JP"/>
        </w:rPr>
        <w:t xml:space="preserve"> BS type 1-C</w:t>
      </w:r>
      <w:r w:rsidR="00A31A46">
        <w:rPr>
          <w:lang w:eastAsia="ja-JP"/>
        </w:rPr>
        <w:t>/1-H/1-O</w:t>
      </w:r>
      <w:r w:rsidRPr="00821A47">
        <w:rPr>
          <w:lang w:eastAsia="ja-JP"/>
        </w:rPr>
        <w:t xml:space="preserve"> in band </w:t>
      </w:r>
      <w:r w:rsidR="001A3CCA">
        <w:rPr>
          <w:lang w:eastAsia="ja-JP"/>
        </w:rPr>
        <w:t>n79</w:t>
      </w:r>
      <w:r w:rsidRPr="00821A47">
        <w:rPr>
          <w:lang w:eastAsia="ja-JP"/>
        </w:rPr>
        <w:t xml:space="preserve">. We provide proposals to </w:t>
      </w:r>
      <w:r w:rsidR="00A31A46">
        <w:rPr>
          <w:lang w:eastAsia="ja-JP"/>
        </w:rPr>
        <w:t>add regional</w:t>
      </w:r>
      <w:r w:rsidRPr="00821A47">
        <w:rPr>
          <w:lang w:eastAsia="ja-JP"/>
        </w:rPr>
        <w:t xml:space="preserve"> Tx intermodulation requirements</w:t>
      </w:r>
      <w:r w:rsidR="00A31A46">
        <w:rPr>
          <w:lang w:eastAsia="ja-JP"/>
        </w:rPr>
        <w:t xml:space="preserve"> </w:t>
      </w:r>
      <w:r w:rsidR="00362D50">
        <w:rPr>
          <w:lang w:eastAsia="ja-JP"/>
        </w:rPr>
        <w:t>for</w:t>
      </w:r>
      <w:r w:rsidR="00A31A46">
        <w:rPr>
          <w:lang w:eastAsia="ja-JP"/>
        </w:rPr>
        <w:t xml:space="preserve"> band n</w:t>
      </w:r>
      <w:r w:rsidR="001A3CCA">
        <w:rPr>
          <w:lang w:eastAsia="ja-JP"/>
        </w:rPr>
        <w:t>79</w:t>
      </w:r>
      <w:r w:rsidR="00362D50">
        <w:rPr>
          <w:lang w:eastAsia="ja-JP"/>
        </w:rPr>
        <w:t xml:space="preserve"> in </w:t>
      </w:r>
      <w:r w:rsidR="008062BD">
        <w:rPr>
          <w:lang w:eastAsia="ja-JP"/>
        </w:rPr>
        <w:t>Japan</w:t>
      </w:r>
      <w:r w:rsidRPr="00821A47">
        <w:rPr>
          <w:lang w:eastAsia="ja-JP"/>
        </w:rPr>
        <w:t>.</w:t>
      </w:r>
    </w:p>
    <w:p w14:paraId="502197EA" w14:textId="16CB29C1" w:rsidR="00100C5A" w:rsidRPr="004D0821" w:rsidRDefault="00A33BED" w:rsidP="004D0821">
      <w:pPr>
        <w:pStyle w:val="1"/>
        <w:numPr>
          <w:ilvl w:val="0"/>
          <w:numId w:val="2"/>
        </w:numPr>
        <w:ind w:left="567" w:hanging="567"/>
        <w:rPr>
          <w:lang w:val="en-US" w:eastAsia="ja-JP"/>
        </w:rPr>
      </w:pPr>
      <w:r>
        <w:rPr>
          <w:lang w:val="en-US" w:eastAsia="ja-JP"/>
        </w:rPr>
        <w:t>Discussion</w:t>
      </w:r>
    </w:p>
    <w:p w14:paraId="686E37A4" w14:textId="654F9013" w:rsidR="0029089F" w:rsidRDefault="00635A3E" w:rsidP="5E4DB7F5">
      <w:pPr>
        <w:jc w:val="both"/>
        <w:rPr>
          <w:lang w:eastAsia="ja-JP"/>
        </w:rPr>
      </w:pPr>
      <w:r>
        <w:rPr>
          <w:rFonts w:hint="eastAsia"/>
          <w:lang w:eastAsia="ja-JP"/>
        </w:rPr>
        <w:t>I</w:t>
      </w:r>
      <w:r>
        <w:rPr>
          <w:lang w:eastAsia="ja-JP"/>
        </w:rPr>
        <w:t xml:space="preserve">n </w:t>
      </w:r>
      <w:r w:rsidR="00781744">
        <w:rPr>
          <w:lang w:eastAsia="ja-JP"/>
        </w:rPr>
        <w:t xml:space="preserve">Release 17, </w:t>
      </w:r>
      <w:r w:rsidR="00913989">
        <w:rPr>
          <w:lang w:eastAsia="ja-JP"/>
        </w:rPr>
        <w:t>b</w:t>
      </w:r>
      <w:r w:rsidR="009E12C4">
        <w:rPr>
          <w:lang w:eastAsia="ja-JP"/>
        </w:rPr>
        <w:t xml:space="preserve">y </w:t>
      </w:r>
      <w:r>
        <w:rPr>
          <w:lang w:eastAsia="ja-JP"/>
        </w:rPr>
        <w:t>the WI ‘</w:t>
      </w:r>
      <w:r w:rsidR="00913989" w:rsidRPr="00913989">
        <w:rPr>
          <w:lang w:eastAsia="ja-JP"/>
        </w:rPr>
        <w:t>Adding channel bandwidth support to existing NR bands</w:t>
      </w:r>
      <w:r w:rsidR="00913989">
        <w:rPr>
          <w:lang w:eastAsia="ja-JP"/>
        </w:rPr>
        <w:t>,</w:t>
      </w:r>
      <w:r>
        <w:rPr>
          <w:lang w:eastAsia="ja-JP"/>
        </w:rPr>
        <w:t>’</w:t>
      </w:r>
      <w:r w:rsidR="00913989">
        <w:rPr>
          <w:lang w:eastAsia="ja-JP"/>
        </w:rPr>
        <w:t xml:space="preserve"> NR 10MHz, 20MHz and 30MHz BW are added </w:t>
      </w:r>
      <w:r w:rsidR="00E30C3B">
        <w:rPr>
          <w:lang w:eastAsia="ja-JP"/>
        </w:rPr>
        <w:t xml:space="preserve">for band n79. </w:t>
      </w:r>
      <w:r w:rsidR="00FD4B2C">
        <w:rPr>
          <w:lang w:eastAsia="ja-JP"/>
        </w:rPr>
        <w:t>In current BS</w:t>
      </w:r>
      <w:r w:rsidR="003B5E50">
        <w:rPr>
          <w:lang w:eastAsia="ja-JP"/>
        </w:rPr>
        <w:t xml:space="preserve"> type 1-C/1-H/1-O</w:t>
      </w:r>
      <w:r w:rsidR="00FD4B2C">
        <w:rPr>
          <w:lang w:eastAsia="ja-JP"/>
        </w:rPr>
        <w:t xml:space="preserve"> specification, </w:t>
      </w:r>
      <w:r w:rsidR="00FD4B2C">
        <w:rPr>
          <w:rFonts w:hint="eastAsia"/>
          <w:lang w:eastAsia="ja-JP"/>
        </w:rPr>
        <w:t>t</w:t>
      </w:r>
      <w:r w:rsidR="00FD4B2C">
        <w:rPr>
          <w:lang w:eastAsia="ja-JP"/>
        </w:rPr>
        <w:t>he Tx intermodulation requirement</w:t>
      </w:r>
      <w:r w:rsidR="003B5E50">
        <w:rPr>
          <w:lang w:eastAsia="ja-JP"/>
        </w:rPr>
        <w:t>s</w:t>
      </w:r>
      <w:r w:rsidR="00FD4B2C">
        <w:rPr>
          <w:lang w:eastAsia="ja-JP"/>
        </w:rPr>
        <w:t xml:space="preserve"> </w:t>
      </w:r>
      <w:r w:rsidR="003B5E50">
        <w:rPr>
          <w:lang w:eastAsia="ja-JP"/>
        </w:rPr>
        <w:t>are</w:t>
      </w:r>
      <w:r w:rsidR="00FD4B2C">
        <w:rPr>
          <w:lang w:eastAsia="ja-JP"/>
        </w:rPr>
        <w:t xml:space="preserve"> specified as shown in table 1</w:t>
      </w:r>
      <w:r w:rsidR="003B5E50">
        <w:rPr>
          <w:lang w:eastAsia="ja-JP"/>
        </w:rPr>
        <w:t>, 2 and 3</w:t>
      </w:r>
      <w:r w:rsidR="00FD4B2C">
        <w:rPr>
          <w:lang w:eastAsia="ja-JP"/>
        </w:rPr>
        <w:t xml:space="preserve">. </w:t>
      </w:r>
    </w:p>
    <w:p w14:paraId="022E0E9F" w14:textId="7456BE5D" w:rsidR="003B7046" w:rsidRPr="00FD4B2C" w:rsidRDefault="003B7046" w:rsidP="003B7046">
      <w:pPr>
        <w:jc w:val="center"/>
        <w:rPr>
          <w:b/>
          <w:bCs/>
          <w:lang w:eastAsia="ja-JP"/>
        </w:rPr>
      </w:pPr>
      <w:r w:rsidRPr="00FD4B2C">
        <w:rPr>
          <w:rFonts w:hint="eastAsia"/>
          <w:b/>
          <w:bCs/>
          <w:lang w:eastAsia="ja-JP"/>
        </w:rPr>
        <w:t>T</w:t>
      </w:r>
      <w:r w:rsidRPr="00FD4B2C">
        <w:rPr>
          <w:b/>
          <w:bCs/>
          <w:lang w:eastAsia="ja-JP"/>
        </w:rPr>
        <w:t>able 1</w:t>
      </w:r>
    </w:p>
    <w:p w14:paraId="3ED1EDAC" w14:textId="6BDC900C" w:rsidR="003B7046" w:rsidRDefault="003B7046" w:rsidP="003B7046">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sidRPr="003B7046">
        <w:rPr>
          <w:rFonts w:eastAsia="SimSun"/>
          <w:i/>
          <w:iCs/>
          <w:lang w:eastAsia="zh-CN"/>
        </w:rPr>
        <w:t>6.7.2.1-1</w:t>
      </w:r>
      <w:r w:rsidRPr="003B7046">
        <w:rPr>
          <w:i/>
          <w:iCs/>
        </w:rPr>
        <w:t>: Interfering and wanted signals for the co-location transmitter intermodulation requirement</w:t>
      </w:r>
      <w:r>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3B7046" w:rsidRPr="00F95B02" w14:paraId="152D862C" w14:textId="77777777" w:rsidTr="005A2E17">
        <w:trPr>
          <w:cantSplit/>
          <w:tblHeader/>
          <w:jc w:val="center"/>
        </w:trPr>
        <w:tc>
          <w:tcPr>
            <w:tcW w:w="4629" w:type="dxa"/>
            <w:shd w:val="clear" w:color="auto" w:fill="auto"/>
          </w:tcPr>
          <w:p w14:paraId="1CE00ABC" w14:textId="77777777" w:rsidR="003B7046" w:rsidRPr="00F95B02" w:rsidRDefault="003B7046" w:rsidP="005A2E17">
            <w:pPr>
              <w:pStyle w:val="TAH"/>
            </w:pPr>
            <w:r w:rsidRPr="00F95B02">
              <w:t>Parameter</w:t>
            </w:r>
          </w:p>
        </w:tc>
        <w:tc>
          <w:tcPr>
            <w:tcW w:w="3781" w:type="dxa"/>
            <w:shd w:val="clear" w:color="auto" w:fill="auto"/>
          </w:tcPr>
          <w:p w14:paraId="5A088D9C" w14:textId="77777777" w:rsidR="003B7046" w:rsidRPr="00F95B02" w:rsidRDefault="003B7046" w:rsidP="005A2E17">
            <w:pPr>
              <w:pStyle w:val="TAH"/>
            </w:pPr>
            <w:r w:rsidRPr="00F95B02">
              <w:t>Value</w:t>
            </w:r>
          </w:p>
        </w:tc>
      </w:tr>
      <w:tr w:rsidR="003B7046" w:rsidRPr="00F95B02" w14:paraId="5081D7A6" w14:textId="77777777" w:rsidTr="005A2E17">
        <w:trPr>
          <w:cantSplit/>
          <w:jc w:val="center"/>
        </w:trPr>
        <w:tc>
          <w:tcPr>
            <w:tcW w:w="4629" w:type="dxa"/>
            <w:shd w:val="clear" w:color="auto" w:fill="auto"/>
          </w:tcPr>
          <w:p w14:paraId="0E80FA10" w14:textId="77777777" w:rsidR="003B7046" w:rsidRPr="00F95B02" w:rsidRDefault="003B7046" w:rsidP="005A2E17">
            <w:pPr>
              <w:pStyle w:val="TAL"/>
              <w:rPr>
                <w:szCs w:val="18"/>
              </w:rPr>
            </w:pPr>
            <w:r w:rsidRPr="00F95B02">
              <w:rPr>
                <w:szCs w:val="18"/>
              </w:rPr>
              <w:t>Wanted signal type</w:t>
            </w:r>
          </w:p>
        </w:tc>
        <w:tc>
          <w:tcPr>
            <w:tcW w:w="3781" w:type="dxa"/>
            <w:shd w:val="clear" w:color="auto" w:fill="auto"/>
          </w:tcPr>
          <w:p w14:paraId="0505F482" w14:textId="77777777" w:rsidR="003B7046" w:rsidRPr="00F95B02" w:rsidRDefault="003B7046"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 with NB-IoT operation in NR in-band if supported.</w:t>
            </w:r>
          </w:p>
        </w:tc>
      </w:tr>
      <w:tr w:rsidR="003B7046" w:rsidRPr="00F95B02" w14:paraId="495BA680" w14:textId="77777777" w:rsidTr="005A2E17">
        <w:trPr>
          <w:cantSplit/>
          <w:jc w:val="center"/>
        </w:trPr>
        <w:tc>
          <w:tcPr>
            <w:tcW w:w="4629" w:type="dxa"/>
            <w:shd w:val="clear" w:color="auto" w:fill="auto"/>
          </w:tcPr>
          <w:p w14:paraId="203ACC87" w14:textId="77777777" w:rsidR="003B7046" w:rsidRPr="00F95B02" w:rsidRDefault="003B7046" w:rsidP="005A2E17">
            <w:pPr>
              <w:pStyle w:val="TAL"/>
              <w:rPr>
                <w:szCs w:val="18"/>
                <w:lang w:eastAsia="zh-CN"/>
              </w:rPr>
            </w:pPr>
            <w:r w:rsidRPr="00F95B02">
              <w:rPr>
                <w:szCs w:val="18"/>
              </w:rPr>
              <w:t>Interfering signal type</w:t>
            </w:r>
          </w:p>
        </w:tc>
        <w:tc>
          <w:tcPr>
            <w:tcW w:w="3781" w:type="dxa"/>
            <w:shd w:val="clear" w:color="auto" w:fill="auto"/>
          </w:tcPr>
          <w:p w14:paraId="0AC52CFD" w14:textId="77777777" w:rsidR="003B7046" w:rsidRPr="00F95B02" w:rsidRDefault="003B7046"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3B7046" w:rsidRPr="00F95B02" w14:paraId="26906605" w14:textId="77777777" w:rsidTr="005A2E17">
        <w:trPr>
          <w:cantSplit/>
          <w:jc w:val="center"/>
        </w:trPr>
        <w:tc>
          <w:tcPr>
            <w:tcW w:w="4629" w:type="dxa"/>
            <w:shd w:val="clear" w:color="auto" w:fill="auto"/>
          </w:tcPr>
          <w:p w14:paraId="5C0F4601" w14:textId="77777777" w:rsidR="003B7046" w:rsidRPr="00F95B02" w:rsidRDefault="003B7046" w:rsidP="005A2E17">
            <w:pPr>
              <w:pStyle w:val="TAL"/>
              <w:rPr>
                <w:szCs w:val="18"/>
              </w:rPr>
            </w:pPr>
            <w:r w:rsidRPr="00F95B02">
              <w:rPr>
                <w:szCs w:val="18"/>
              </w:rPr>
              <w:t>Interfering signal level</w:t>
            </w:r>
          </w:p>
        </w:tc>
        <w:tc>
          <w:tcPr>
            <w:tcW w:w="3781" w:type="dxa"/>
            <w:shd w:val="clear" w:color="auto" w:fill="auto"/>
          </w:tcPr>
          <w:p w14:paraId="50FD7578" w14:textId="77777777" w:rsidR="003B7046" w:rsidRPr="00F95B02" w:rsidRDefault="003B7046" w:rsidP="005A2E17">
            <w:pPr>
              <w:pStyle w:val="TAL"/>
              <w:rPr>
                <w:szCs w:val="18"/>
              </w:rPr>
            </w:pPr>
            <w:r w:rsidRPr="00F95B02">
              <w:rPr>
                <w:i/>
              </w:rPr>
              <w:t>Rated total output power</w:t>
            </w:r>
            <w:r w:rsidRPr="00F95B02">
              <w:t xml:space="preserve"> (</w:t>
            </w: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,AC</w:t>
            </w:r>
            <w:proofErr w:type="spellEnd"/>
            <w:r w:rsidRPr="00F95B02">
              <w:t xml:space="preserve">) in the </w:t>
            </w:r>
            <w:r w:rsidRPr="00F95B02">
              <w:rPr>
                <w:i/>
              </w:rPr>
              <w:t>operating band</w:t>
            </w:r>
            <w:r w:rsidRPr="00F95B02">
              <w:t xml:space="preserve"> – 30 dB</w:t>
            </w:r>
          </w:p>
        </w:tc>
      </w:tr>
      <w:tr w:rsidR="003B7046" w:rsidRPr="00F95B02" w14:paraId="7A03CDF1" w14:textId="77777777" w:rsidTr="005A2E17">
        <w:trPr>
          <w:cantSplit/>
          <w:jc w:val="center"/>
        </w:trPr>
        <w:tc>
          <w:tcPr>
            <w:tcW w:w="4629" w:type="dxa"/>
            <w:shd w:val="clear" w:color="auto" w:fill="auto"/>
          </w:tcPr>
          <w:p w14:paraId="0CA6971A" w14:textId="77777777" w:rsidR="003B7046" w:rsidRPr="00F95B02" w:rsidRDefault="003B7046"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DFF6648" w14:textId="77777777" w:rsidR="003B7046" w:rsidRPr="00F95B02" w:rsidRDefault="003B7046" w:rsidP="005A2E17">
            <w:pPr>
              <w:pStyle w:val="TAL"/>
              <w:rPr>
                <w:szCs w:val="18"/>
                <w:lang w:eastAsia="zh-CN"/>
              </w:rPr>
            </w:pPr>
            <w:r w:rsidRPr="00F95B02">
              <w:rPr>
                <w:position w:val="-28"/>
              </w:rPr>
              <w:object w:dxaOrig="2500" w:dyaOrig="680" w14:anchorId="2174E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30.6pt" o:ole="">
                  <v:imagedata r:id="rId12" o:title=""/>
                </v:shape>
                <o:OLEObject Type="Embed" ProgID="Equation.3" ShapeID="_x0000_i1025" DrawAspect="Content" ObjectID="_1769877173" r:id="rId13"/>
              </w:object>
            </w:r>
            <w:r w:rsidRPr="00F95B02">
              <w:t>, for n=1, 2 and 3</w:t>
            </w:r>
            <w:r w:rsidRPr="00F95B02">
              <w:rPr>
                <w:szCs w:val="18"/>
              </w:rPr>
              <w:t xml:space="preserve"> </w:t>
            </w:r>
          </w:p>
        </w:tc>
      </w:tr>
      <w:tr w:rsidR="003B7046" w:rsidRPr="00F95B02" w14:paraId="12AFA929" w14:textId="77777777" w:rsidTr="005A2E17">
        <w:trPr>
          <w:cantSplit/>
          <w:jc w:val="center"/>
        </w:trPr>
        <w:tc>
          <w:tcPr>
            <w:tcW w:w="8410" w:type="dxa"/>
            <w:gridSpan w:val="2"/>
            <w:shd w:val="clear" w:color="auto" w:fill="auto"/>
          </w:tcPr>
          <w:p w14:paraId="7F008511" w14:textId="77777777" w:rsidR="003B7046" w:rsidRPr="00F95B02" w:rsidRDefault="003B7046"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1FDDA61" w14:textId="77777777" w:rsidR="003B7046" w:rsidRPr="00F95B02" w:rsidRDefault="003B7046" w:rsidP="005A2E17">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7A4059A7" w14:textId="78899993" w:rsidR="0029089F" w:rsidRDefault="0029089F" w:rsidP="5E4DB7F5">
      <w:pPr>
        <w:jc w:val="both"/>
        <w:rPr>
          <w:lang w:eastAsia="ja-JP"/>
        </w:rPr>
      </w:pPr>
    </w:p>
    <w:p w14:paraId="51D59DA7" w14:textId="1BE7F5D6" w:rsidR="00E622E9" w:rsidRPr="003B5E50" w:rsidRDefault="003B5E50" w:rsidP="003B5E50">
      <w:pPr>
        <w:jc w:val="center"/>
        <w:rPr>
          <w:b/>
          <w:bCs/>
          <w:lang w:eastAsia="ja-JP"/>
        </w:rPr>
      </w:pPr>
      <w:r w:rsidRPr="00FD4B2C">
        <w:rPr>
          <w:rFonts w:hint="eastAsia"/>
          <w:b/>
          <w:bCs/>
          <w:lang w:eastAsia="ja-JP"/>
        </w:rPr>
        <w:t>T</w:t>
      </w:r>
      <w:r w:rsidRPr="00FD4B2C">
        <w:rPr>
          <w:b/>
          <w:bCs/>
          <w:lang w:eastAsia="ja-JP"/>
        </w:rPr>
        <w:t xml:space="preserve">able </w:t>
      </w:r>
      <w:r>
        <w:rPr>
          <w:b/>
          <w:bCs/>
          <w:lang w:eastAsia="ja-JP"/>
        </w:rPr>
        <w:t>2</w:t>
      </w:r>
    </w:p>
    <w:p w14:paraId="31AC9BEA" w14:textId="2DE42CD6" w:rsidR="00E622E9" w:rsidRPr="00E622E9" w:rsidRDefault="00E622E9" w:rsidP="00E622E9">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sidRPr="003B7046">
        <w:rPr>
          <w:rFonts w:eastAsia="SimSun"/>
          <w:i/>
          <w:iCs/>
          <w:lang w:eastAsia="zh-CN"/>
        </w:rPr>
        <w:t>6.7.</w:t>
      </w:r>
      <w:r>
        <w:rPr>
          <w:rFonts w:eastAsia="SimSun"/>
          <w:i/>
          <w:iCs/>
          <w:lang w:eastAsia="zh-CN"/>
        </w:rPr>
        <w:t>3</w:t>
      </w:r>
      <w:r w:rsidRPr="003B7046">
        <w:rPr>
          <w:rFonts w:eastAsia="SimSun"/>
          <w:i/>
          <w:iCs/>
          <w:lang w:eastAsia="zh-CN"/>
        </w:rPr>
        <w:t>.1-1</w:t>
      </w:r>
      <w:r w:rsidRPr="003B7046">
        <w:rPr>
          <w:i/>
          <w:iCs/>
        </w:rPr>
        <w:t>: Interfering and wanted signals for the co-location transmitter intermodulation requirement</w:t>
      </w:r>
      <w:r>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402"/>
      </w:tblGrid>
      <w:tr w:rsidR="00E622E9" w:rsidRPr="00F95B02" w14:paraId="6D76C586" w14:textId="77777777" w:rsidTr="002226BF">
        <w:trPr>
          <w:cantSplit/>
          <w:tblHeader/>
          <w:jc w:val="center"/>
        </w:trPr>
        <w:tc>
          <w:tcPr>
            <w:tcW w:w="4629" w:type="dxa"/>
            <w:shd w:val="clear" w:color="auto" w:fill="auto"/>
          </w:tcPr>
          <w:p w14:paraId="7CFACC46" w14:textId="77777777" w:rsidR="00E622E9" w:rsidRPr="00F95B02" w:rsidRDefault="00E622E9" w:rsidP="002226BF">
            <w:pPr>
              <w:pStyle w:val="TAH"/>
            </w:pPr>
            <w:r w:rsidRPr="00F95B02">
              <w:lastRenderedPageBreak/>
              <w:t>Parameter</w:t>
            </w:r>
          </w:p>
        </w:tc>
        <w:tc>
          <w:tcPr>
            <w:tcW w:w="3402" w:type="dxa"/>
            <w:shd w:val="clear" w:color="auto" w:fill="auto"/>
          </w:tcPr>
          <w:p w14:paraId="3C7B9E5A" w14:textId="77777777" w:rsidR="00E622E9" w:rsidRPr="00F95B02" w:rsidRDefault="00E622E9" w:rsidP="002226BF">
            <w:pPr>
              <w:pStyle w:val="TAH"/>
            </w:pPr>
            <w:r w:rsidRPr="00F95B02">
              <w:t>Value</w:t>
            </w:r>
          </w:p>
        </w:tc>
      </w:tr>
      <w:tr w:rsidR="00E622E9" w:rsidRPr="00F95B02" w14:paraId="19804A5A" w14:textId="77777777" w:rsidTr="002226BF">
        <w:trPr>
          <w:cantSplit/>
          <w:jc w:val="center"/>
        </w:trPr>
        <w:tc>
          <w:tcPr>
            <w:tcW w:w="4629" w:type="dxa"/>
            <w:shd w:val="clear" w:color="auto" w:fill="auto"/>
          </w:tcPr>
          <w:p w14:paraId="008495ED" w14:textId="77777777" w:rsidR="00E622E9" w:rsidRPr="00F95B02" w:rsidRDefault="00E622E9" w:rsidP="002226BF">
            <w:pPr>
              <w:pStyle w:val="TAL"/>
              <w:rPr>
                <w:szCs w:val="18"/>
              </w:rPr>
            </w:pPr>
            <w:r w:rsidRPr="00F95B02">
              <w:rPr>
                <w:szCs w:val="18"/>
              </w:rPr>
              <w:t>Wanted signal type</w:t>
            </w:r>
          </w:p>
        </w:tc>
        <w:tc>
          <w:tcPr>
            <w:tcW w:w="3402" w:type="dxa"/>
            <w:shd w:val="clear" w:color="auto" w:fill="auto"/>
          </w:tcPr>
          <w:p w14:paraId="79785C77" w14:textId="77777777" w:rsidR="00E622E9" w:rsidRPr="00F95B02" w:rsidRDefault="00E622E9" w:rsidP="002226BF">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w:t>
            </w:r>
          </w:p>
        </w:tc>
      </w:tr>
      <w:tr w:rsidR="00E622E9" w:rsidRPr="00F95B02" w14:paraId="0A1F3610" w14:textId="77777777" w:rsidTr="002226BF">
        <w:trPr>
          <w:cantSplit/>
          <w:jc w:val="center"/>
        </w:trPr>
        <w:tc>
          <w:tcPr>
            <w:tcW w:w="4629" w:type="dxa"/>
            <w:shd w:val="clear" w:color="auto" w:fill="auto"/>
          </w:tcPr>
          <w:p w14:paraId="69B12D25" w14:textId="77777777" w:rsidR="00E622E9" w:rsidRPr="00F95B02" w:rsidRDefault="00E622E9" w:rsidP="002226BF">
            <w:pPr>
              <w:pStyle w:val="TAL"/>
              <w:rPr>
                <w:szCs w:val="18"/>
                <w:lang w:eastAsia="zh-CN"/>
              </w:rPr>
            </w:pPr>
            <w:r w:rsidRPr="00F95B02">
              <w:rPr>
                <w:szCs w:val="18"/>
              </w:rPr>
              <w:t>Interfering signal type</w:t>
            </w:r>
          </w:p>
        </w:tc>
        <w:tc>
          <w:tcPr>
            <w:tcW w:w="3402" w:type="dxa"/>
            <w:shd w:val="clear" w:color="auto" w:fill="auto"/>
          </w:tcPr>
          <w:p w14:paraId="4D1DC519" w14:textId="77777777" w:rsidR="00E622E9" w:rsidRPr="00F95B02" w:rsidRDefault="00E622E9" w:rsidP="002226BF">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E622E9" w:rsidRPr="00F95B02" w14:paraId="15582E10" w14:textId="77777777" w:rsidTr="002226BF">
        <w:trPr>
          <w:cantSplit/>
          <w:jc w:val="center"/>
        </w:trPr>
        <w:tc>
          <w:tcPr>
            <w:tcW w:w="4629" w:type="dxa"/>
            <w:shd w:val="clear" w:color="auto" w:fill="auto"/>
          </w:tcPr>
          <w:p w14:paraId="6A69BF74" w14:textId="77777777" w:rsidR="00E622E9" w:rsidRPr="00F95B02" w:rsidRDefault="00E622E9" w:rsidP="002226BF">
            <w:pPr>
              <w:pStyle w:val="TAL"/>
              <w:rPr>
                <w:szCs w:val="18"/>
              </w:rPr>
            </w:pPr>
            <w:r w:rsidRPr="00F95B02">
              <w:rPr>
                <w:szCs w:val="18"/>
              </w:rPr>
              <w:t>Interfering signal level</w:t>
            </w:r>
          </w:p>
        </w:tc>
        <w:tc>
          <w:tcPr>
            <w:tcW w:w="3402" w:type="dxa"/>
            <w:shd w:val="clear" w:color="auto" w:fill="auto"/>
          </w:tcPr>
          <w:p w14:paraId="75E2B575" w14:textId="77777777" w:rsidR="00E622E9" w:rsidRPr="00F95B02" w:rsidRDefault="00E622E9" w:rsidP="002226BF">
            <w:pPr>
              <w:pStyle w:val="TAL"/>
              <w:rPr>
                <w:szCs w:val="18"/>
              </w:rPr>
            </w:pPr>
            <w:r w:rsidRPr="00F95B02">
              <w:rPr>
                <w:i/>
              </w:rPr>
              <w:t>Rated total output power</w:t>
            </w:r>
            <w:r w:rsidRPr="00F95B02">
              <w:t xml:space="preserve"> per </w:t>
            </w:r>
            <w:r w:rsidRPr="00F95B02">
              <w:rPr>
                <w:i/>
              </w:rPr>
              <w:t xml:space="preserve">TAB connector </w:t>
            </w:r>
            <w:r w:rsidRPr="00F95B02">
              <w:t>(</w:t>
            </w:r>
            <w:proofErr w:type="spellStart"/>
            <w:proofErr w:type="gramStart"/>
            <w:r w:rsidRPr="00F95B02">
              <w:t>P</w:t>
            </w:r>
            <w:r w:rsidRPr="00F95B02">
              <w:rPr>
                <w:vertAlign w:val="subscript"/>
              </w:rPr>
              <w:t>rated,t</w:t>
            </w:r>
            <w:proofErr w:type="gramEnd"/>
            <w:r w:rsidRPr="00F95B02">
              <w:rPr>
                <w:vertAlign w:val="subscript"/>
              </w:rPr>
              <w:t>,TABC</w:t>
            </w:r>
            <w:proofErr w:type="spellEnd"/>
            <w:r w:rsidRPr="00F95B02">
              <w:t xml:space="preserve">) in the </w:t>
            </w:r>
            <w:r w:rsidRPr="00F95B02">
              <w:rPr>
                <w:i/>
              </w:rPr>
              <w:t>operating band</w:t>
            </w:r>
            <w:r w:rsidRPr="00F95B02">
              <w:t xml:space="preserve"> – 30 dB</w:t>
            </w:r>
          </w:p>
        </w:tc>
      </w:tr>
      <w:tr w:rsidR="00E622E9" w:rsidRPr="00F95B02" w14:paraId="12384D40" w14:textId="77777777" w:rsidTr="002226BF">
        <w:trPr>
          <w:cantSplit/>
          <w:jc w:val="center"/>
        </w:trPr>
        <w:tc>
          <w:tcPr>
            <w:tcW w:w="4629" w:type="dxa"/>
            <w:shd w:val="clear" w:color="auto" w:fill="auto"/>
          </w:tcPr>
          <w:p w14:paraId="72EBC64B" w14:textId="77777777" w:rsidR="00E622E9" w:rsidRPr="00F95B02" w:rsidRDefault="00E622E9" w:rsidP="002226BF">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14:paraId="5A232B13" w14:textId="77777777" w:rsidR="00E622E9" w:rsidRPr="00F95B02" w:rsidRDefault="00E622E9" w:rsidP="002226BF">
            <w:pPr>
              <w:pStyle w:val="TAL"/>
              <w:rPr>
                <w:szCs w:val="18"/>
                <w:lang w:eastAsia="zh-CN"/>
              </w:rPr>
            </w:pPr>
            <w:r w:rsidRPr="00F95B02">
              <w:rPr>
                <w:position w:val="-28"/>
              </w:rPr>
              <w:object w:dxaOrig="2480" w:dyaOrig="680" w14:anchorId="27A195C1">
                <v:shape id="_x0000_i1026" type="#_x0000_t75" style="width:103.95pt;height:30.6pt" o:ole="">
                  <v:imagedata r:id="rId14" o:title=""/>
                </v:shape>
                <o:OLEObject Type="Embed" ProgID="Equation.3" ShapeID="_x0000_i1026" DrawAspect="Content" ObjectID="_1769877174" r:id="rId15"/>
              </w:object>
            </w:r>
            <w:r w:rsidRPr="00F95B02">
              <w:t>, for n=1, 2 and 3</w:t>
            </w:r>
          </w:p>
        </w:tc>
      </w:tr>
      <w:tr w:rsidR="00E622E9" w:rsidRPr="00F95B02" w14:paraId="32DA7825" w14:textId="77777777" w:rsidTr="002226BF">
        <w:trPr>
          <w:cantSplit/>
          <w:jc w:val="center"/>
        </w:trPr>
        <w:tc>
          <w:tcPr>
            <w:tcW w:w="8031" w:type="dxa"/>
            <w:gridSpan w:val="2"/>
            <w:shd w:val="clear" w:color="auto" w:fill="auto"/>
          </w:tcPr>
          <w:p w14:paraId="14F83F75" w14:textId="77777777" w:rsidR="00E622E9" w:rsidRPr="00F95B02" w:rsidRDefault="00E622E9" w:rsidP="002226BF">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2A72F9E" w14:textId="77777777" w:rsidR="00E622E9" w:rsidRPr="00F95B02" w:rsidRDefault="00E622E9" w:rsidP="002226BF">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01C9EF97" w14:textId="77777777" w:rsidR="0029089F" w:rsidRPr="00E622E9" w:rsidRDefault="0029089F" w:rsidP="5E4DB7F5">
      <w:pPr>
        <w:jc w:val="both"/>
        <w:rPr>
          <w:lang w:eastAsia="ja-JP"/>
        </w:rPr>
      </w:pPr>
    </w:p>
    <w:p w14:paraId="093562ED" w14:textId="1E16CC3D" w:rsidR="00635A3E" w:rsidRPr="003B5E50" w:rsidRDefault="003B5E50" w:rsidP="003B5E50">
      <w:pPr>
        <w:jc w:val="center"/>
        <w:rPr>
          <w:b/>
          <w:bCs/>
          <w:lang w:eastAsia="ja-JP"/>
        </w:rPr>
      </w:pPr>
      <w:r w:rsidRPr="00FD4B2C">
        <w:rPr>
          <w:rFonts w:hint="eastAsia"/>
          <w:b/>
          <w:bCs/>
          <w:lang w:eastAsia="ja-JP"/>
        </w:rPr>
        <w:t>T</w:t>
      </w:r>
      <w:r w:rsidRPr="00FD4B2C">
        <w:rPr>
          <w:b/>
          <w:bCs/>
          <w:lang w:eastAsia="ja-JP"/>
        </w:rPr>
        <w:t xml:space="preserve">able </w:t>
      </w:r>
      <w:r>
        <w:rPr>
          <w:b/>
          <w:bCs/>
          <w:lang w:eastAsia="ja-JP"/>
        </w:rPr>
        <w:t>3</w:t>
      </w:r>
    </w:p>
    <w:p w14:paraId="7413E640" w14:textId="4D265419" w:rsidR="00E622E9" w:rsidRPr="00E622E9" w:rsidRDefault="00E622E9" w:rsidP="00E622E9">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Pr>
          <w:rFonts w:eastAsia="SimSun"/>
          <w:i/>
          <w:iCs/>
          <w:lang w:eastAsia="zh-CN"/>
        </w:rPr>
        <w:t>9</w:t>
      </w:r>
      <w:r w:rsidRPr="003B7046">
        <w:rPr>
          <w:rFonts w:eastAsia="SimSun"/>
          <w:i/>
          <w:iCs/>
          <w:lang w:eastAsia="zh-CN"/>
        </w:rPr>
        <w:t>.</w:t>
      </w:r>
      <w:r>
        <w:rPr>
          <w:rFonts w:eastAsia="SimSun"/>
          <w:i/>
          <w:iCs/>
          <w:lang w:eastAsia="zh-CN"/>
        </w:rPr>
        <w:t>8</w:t>
      </w:r>
      <w:r w:rsidRPr="003B7046">
        <w:rPr>
          <w:rFonts w:eastAsia="SimSun"/>
          <w:i/>
          <w:iCs/>
          <w:lang w:eastAsia="zh-CN"/>
        </w:rPr>
        <w:t>.</w:t>
      </w:r>
      <w:r>
        <w:rPr>
          <w:rFonts w:eastAsia="SimSun"/>
          <w:i/>
          <w:iCs/>
          <w:lang w:eastAsia="zh-CN"/>
        </w:rPr>
        <w:t>2</w:t>
      </w:r>
      <w:r w:rsidRPr="003B7046">
        <w:rPr>
          <w:rFonts w:eastAsia="SimSun"/>
          <w:i/>
          <w:iCs/>
          <w:lang w:eastAsia="zh-CN"/>
        </w:rPr>
        <w:t>-1</w:t>
      </w:r>
      <w:r w:rsidRPr="003B7046">
        <w:rPr>
          <w:i/>
          <w:iCs/>
        </w:rPr>
        <w:t>: Interfering and wanted signals for the co-location transmitter intermodulation requirement</w:t>
      </w:r>
      <w:r>
        <w:rPr>
          <w:lang w:eastAsia="ja-JP"/>
        </w:rPr>
        <w: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E622E9" w:rsidRPr="00F95B02" w14:paraId="66EFBA4A" w14:textId="77777777" w:rsidTr="002226BF">
        <w:trPr>
          <w:cantSplit/>
          <w:tblHeader/>
          <w:jc w:val="center"/>
        </w:trPr>
        <w:tc>
          <w:tcPr>
            <w:tcW w:w="4076" w:type="dxa"/>
          </w:tcPr>
          <w:p w14:paraId="6E420700" w14:textId="77777777" w:rsidR="00E622E9" w:rsidRPr="00F95B02" w:rsidRDefault="00E622E9" w:rsidP="002226BF">
            <w:pPr>
              <w:pStyle w:val="TAH"/>
            </w:pPr>
            <w:r w:rsidRPr="00F95B02">
              <w:t>Parameter</w:t>
            </w:r>
          </w:p>
        </w:tc>
        <w:tc>
          <w:tcPr>
            <w:tcW w:w="5701" w:type="dxa"/>
          </w:tcPr>
          <w:p w14:paraId="76138C06" w14:textId="77777777" w:rsidR="00E622E9" w:rsidRPr="00F95B02" w:rsidRDefault="00E622E9" w:rsidP="002226BF">
            <w:pPr>
              <w:pStyle w:val="TAH"/>
            </w:pPr>
            <w:r w:rsidRPr="00F95B02">
              <w:t>Value</w:t>
            </w:r>
          </w:p>
        </w:tc>
      </w:tr>
      <w:tr w:rsidR="00E622E9" w:rsidRPr="00F95B02" w14:paraId="01932B83" w14:textId="77777777" w:rsidTr="002226BF">
        <w:trPr>
          <w:cantSplit/>
          <w:jc w:val="center"/>
        </w:trPr>
        <w:tc>
          <w:tcPr>
            <w:tcW w:w="4076" w:type="dxa"/>
          </w:tcPr>
          <w:p w14:paraId="15CA8952" w14:textId="77777777" w:rsidR="00E622E9" w:rsidRPr="00F95B02" w:rsidRDefault="00E622E9" w:rsidP="002226BF">
            <w:pPr>
              <w:pStyle w:val="TAC"/>
            </w:pPr>
            <w:r w:rsidRPr="00F95B02">
              <w:t>Wanted signal</w:t>
            </w:r>
          </w:p>
        </w:tc>
        <w:tc>
          <w:tcPr>
            <w:tcW w:w="5701" w:type="dxa"/>
          </w:tcPr>
          <w:p w14:paraId="1602B980" w14:textId="77777777" w:rsidR="00E622E9" w:rsidRPr="00F95B02" w:rsidRDefault="00E622E9" w:rsidP="002226BF">
            <w:pPr>
              <w:pStyle w:val="TAC"/>
            </w:pPr>
            <w:r w:rsidRPr="00F95B02">
              <w:t>NR signal</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w:t>
            </w:r>
          </w:p>
        </w:tc>
      </w:tr>
      <w:tr w:rsidR="00E622E9" w:rsidRPr="00F95B02" w14:paraId="77BBE189" w14:textId="77777777" w:rsidTr="002226BF">
        <w:trPr>
          <w:cantSplit/>
          <w:jc w:val="center"/>
        </w:trPr>
        <w:tc>
          <w:tcPr>
            <w:tcW w:w="4076" w:type="dxa"/>
          </w:tcPr>
          <w:p w14:paraId="05F8E310" w14:textId="77777777" w:rsidR="00E622E9" w:rsidRPr="00F95B02" w:rsidRDefault="00E622E9" w:rsidP="002226BF">
            <w:pPr>
              <w:pStyle w:val="TAC"/>
            </w:pPr>
            <w:r w:rsidRPr="00F95B02">
              <w:t>Interfering signal type</w:t>
            </w:r>
          </w:p>
        </w:tc>
        <w:tc>
          <w:tcPr>
            <w:tcW w:w="5701" w:type="dxa"/>
          </w:tcPr>
          <w:p w14:paraId="382B7F35" w14:textId="77777777" w:rsidR="00E622E9" w:rsidRPr="00F95B02" w:rsidRDefault="00E622E9" w:rsidP="002226BF">
            <w:pPr>
              <w:pStyle w:val="TAC"/>
            </w:pPr>
            <w:r w:rsidRPr="00F95B02">
              <w:t xml:space="preserve">NR signal the minimum </w:t>
            </w:r>
            <w:r w:rsidRPr="00F95B02">
              <w:rPr>
                <w:i/>
              </w:rPr>
              <w:t>BS channel bandwidth</w:t>
            </w:r>
            <w:r w:rsidRPr="00F95B02">
              <w:t xml:space="preserve"> (</w:t>
            </w:r>
            <w:proofErr w:type="spellStart"/>
            <w:r w:rsidRPr="00F95B02">
              <w:t>BW</w:t>
            </w:r>
            <w:r w:rsidRPr="00F95B02">
              <w:rPr>
                <w:vertAlign w:val="subscript"/>
              </w:rPr>
              <w:t>Channel</w:t>
            </w:r>
            <w:proofErr w:type="spellEnd"/>
            <w:r w:rsidRPr="00F95B02">
              <w:t>) with 15 kHz SCS of the band defined in clause 5.3.5</w:t>
            </w:r>
          </w:p>
        </w:tc>
      </w:tr>
      <w:tr w:rsidR="00E622E9" w:rsidRPr="00F95B02" w14:paraId="2E794421" w14:textId="77777777" w:rsidTr="002226BF">
        <w:trPr>
          <w:cantSplit/>
          <w:jc w:val="center"/>
        </w:trPr>
        <w:tc>
          <w:tcPr>
            <w:tcW w:w="4076" w:type="dxa"/>
          </w:tcPr>
          <w:p w14:paraId="7DC83815" w14:textId="77777777" w:rsidR="00E622E9" w:rsidRPr="00F95B02" w:rsidRDefault="00E622E9" w:rsidP="002226BF">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051C6C74" w14:textId="77777777" w:rsidR="00E622E9" w:rsidRPr="00F95B02" w:rsidRDefault="00E622E9" w:rsidP="002226BF">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E622E9" w:rsidRPr="00F95B02" w14:paraId="61E0DF43" w14:textId="77777777" w:rsidTr="002226BF">
        <w:trPr>
          <w:cantSplit/>
          <w:jc w:val="center"/>
        </w:trPr>
        <w:tc>
          <w:tcPr>
            <w:tcW w:w="4076" w:type="dxa"/>
          </w:tcPr>
          <w:p w14:paraId="7D378358" w14:textId="77777777" w:rsidR="00E622E9" w:rsidRPr="00F95B02" w:rsidRDefault="00E622E9" w:rsidP="002226BF">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55B6D39C" w14:textId="77777777" w:rsidR="00E622E9" w:rsidRPr="00F95B02" w:rsidRDefault="00E622E9" w:rsidP="002226BF">
            <w:pPr>
              <w:pStyle w:val="TAC"/>
            </w:pPr>
            <w:r w:rsidRPr="00F95B02">
              <w:rPr>
                <w:position w:val="-28"/>
              </w:rPr>
              <w:object w:dxaOrig="2539" w:dyaOrig="679" w14:anchorId="573CE044">
                <v:shape id="对象 13" o:spid="_x0000_i1027" type="#_x0000_t75" style="width:102.15pt;height:30.15pt;mso-position-horizontal-relative:page;mso-position-vertical-relative:page" o:ole="">
                  <v:imagedata r:id="rId16" o:title=""/>
                </v:shape>
                <o:OLEObject Type="Embed" ProgID="Equation.3" ShapeID="对象 13" DrawAspect="Content" ObjectID="_1769877175" r:id="rId17"/>
              </w:object>
            </w:r>
            <w:r w:rsidRPr="00F95B02">
              <w:t>, for n=1, 2 and 3</w:t>
            </w:r>
          </w:p>
        </w:tc>
      </w:tr>
      <w:tr w:rsidR="00E622E9" w:rsidRPr="00F95B02" w14:paraId="76AEE293" w14:textId="77777777" w:rsidTr="002226BF">
        <w:trPr>
          <w:cantSplit/>
          <w:jc w:val="center"/>
        </w:trPr>
        <w:tc>
          <w:tcPr>
            <w:tcW w:w="9777" w:type="dxa"/>
            <w:gridSpan w:val="2"/>
          </w:tcPr>
          <w:p w14:paraId="0AE1F425" w14:textId="77777777" w:rsidR="00E622E9" w:rsidRPr="00F95B02" w:rsidRDefault="00E622E9" w:rsidP="002226BF">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195FEB03" w14:textId="77777777" w:rsidR="00E622E9" w:rsidRPr="00F95B02" w:rsidRDefault="00E622E9" w:rsidP="002226BF">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0FC79514" w14:textId="77777777" w:rsidR="00E622E9" w:rsidRPr="00F95B02" w:rsidRDefault="00E622E9" w:rsidP="002226BF">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1C38C26F" w14:textId="7C11D6FE" w:rsidR="00E622E9" w:rsidRPr="00E622E9" w:rsidRDefault="00E622E9" w:rsidP="5E4DB7F5">
      <w:pPr>
        <w:jc w:val="both"/>
        <w:rPr>
          <w:lang w:eastAsia="ja-JP"/>
        </w:rPr>
      </w:pPr>
    </w:p>
    <w:p w14:paraId="5371C99B" w14:textId="4EC416C5" w:rsidR="00E622E9" w:rsidRDefault="003B5E50" w:rsidP="5E4DB7F5">
      <w:pPr>
        <w:jc w:val="both"/>
        <w:rPr>
          <w:lang w:eastAsia="ja-JP"/>
        </w:rPr>
      </w:pPr>
      <w:r>
        <w:rPr>
          <w:rFonts w:hint="eastAsia"/>
          <w:lang w:eastAsia="ja-JP"/>
        </w:rPr>
        <w:t>A</w:t>
      </w:r>
      <w:r>
        <w:rPr>
          <w:lang w:eastAsia="ja-JP"/>
        </w:rPr>
        <w:t>s above table 1, 2 and 3 state, i</w:t>
      </w:r>
      <w:r w:rsidRPr="008B64B1">
        <w:rPr>
          <w:lang w:eastAsia="ja-JP"/>
        </w:rPr>
        <w:t xml:space="preserve">n co-location Tx intermodulation requirements for </w:t>
      </w:r>
      <w:r>
        <w:rPr>
          <w:lang w:eastAsia="ja-JP"/>
        </w:rPr>
        <w:t>BS type 1-C/1-H/1-O</w:t>
      </w:r>
      <w:r w:rsidRPr="008B64B1">
        <w:rPr>
          <w:lang w:eastAsia="ja-JP"/>
        </w:rPr>
        <w:t xml:space="preserve">, interfering type and interfering signal positions are defined with the minimum BS channel bandwidth (with 15 kHz SCS of the band defined in clause 5.3.5.). In line with this requirement, BS Tx intermodulation shall be tested with </w:t>
      </w:r>
      <w:r w:rsidR="00E30C3B">
        <w:rPr>
          <w:lang w:eastAsia="ja-JP"/>
        </w:rPr>
        <w:t>10</w:t>
      </w:r>
      <w:r w:rsidRPr="008B64B1">
        <w:rPr>
          <w:lang w:eastAsia="ja-JP"/>
        </w:rPr>
        <w:t>MHz BW even if the BS d</w:t>
      </w:r>
      <w:r>
        <w:rPr>
          <w:lang w:eastAsia="ja-JP"/>
        </w:rPr>
        <w:t>oes</w:t>
      </w:r>
      <w:r w:rsidRPr="008B64B1">
        <w:rPr>
          <w:lang w:eastAsia="ja-JP"/>
        </w:rPr>
        <w:t xml:space="preserve">n’t support </w:t>
      </w:r>
      <w:r w:rsidR="00E30C3B">
        <w:rPr>
          <w:lang w:eastAsia="ja-JP"/>
        </w:rPr>
        <w:t>10</w:t>
      </w:r>
      <w:r w:rsidRPr="008B64B1">
        <w:rPr>
          <w:lang w:eastAsia="ja-JP"/>
        </w:rPr>
        <w:t>MHz BW.</w:t>
      </w:r>
    </w:p>
    <w:p w14:paraId="777F7275" w14:textId="10CEE5CC" w:rsidR="003B5E50" w:rsidRDefault="003B5E50" w:rsidP="003B5E50">
      <w:pPr>
        <w:jc w:val="both"/>
        <w:rPr>
          <w:b/>
          <w:bCs/>
          <w:lang w:eastAsia="ja-JP"/>
        </w:rPr>
      </w:pPr>
    </w:p>
    <w:p w14:paraId="5ABF6952" w14:textId="77777777" w:rsidR="005B27E2" w:rsidRPr="00635A3E" w:rsidRDefault="005B27E2" w:rsidP="005B27E2">
      <w:pPr>
        <w:jc w:val="both"/>
        <w:rPr>
          <w:b/>
          <w:bCs/>
          <w:lang w:eastAsia="ja-JP"/>
        </w:rPr>
      </w:pPr>
      <w:r w:rsidRPr="00635A3E">
        <w:rPr>
          <w:rFonts w:hint="eastAsia"/>
          <w:b/>
          <w:bCs/>
          <w:lang w:eastAsia="ja-JP"/>
        </w:rPr>
        <w:t>O</w:t>
      </w:r>
      <w:r w:rsidRPr="00635A3E">
        <w:rPr>
          <w:b/>
          <w:bCs/>
          <w:lang w:eastAsia="ja-JP"/>
        </w:rPr>
        <w:t>bservation 1:</w:t>
      </w:r>
      <w:r>
        <w:rPr>
          <w:b/>
          <w:bCs/>
          <w:lang w:eastAsia="ja-JP"/>
        </w:rPr>
        <w:t xml:space="preserve"> By introducing 10MHz BW for band n79, Tx Intermodulation shall be tested with 10MHz BW even if the BS doesn’t support 10MHz BW in current specification.</w:t>
      </w:r>
    </w:p>
    <w:p w14:paraId="05BB24CD" w14:textId="77777777" w:rsidR="003B5E50" w:rsidRPr="005B27E2" w:rsidRDefault="003B5E50" w:rsidP="5E4DB7F5">
      <w:pPr>
        <w:jc w:val="both"/>
        <w:rPr>
          <w:lang w:eastAsia="ja-JP"/>
        </w:rPr>
      </w:pPr>
    </w:p>
    <w:p w14:paraId="08962882" w14:textId="1B6FA267" w:rsidR="008B64B1" w:rsidRDefault="008B64B1" w:rsidP="5E4DB7F5">
      <w:pPr>
        <w:jc w:val="both"/>
        <w:rPr>
          <w:lang w:eastAsia="ja-JP"/>
        </w:rPr>
      </w:pPr>
      <w:r>
        <w:rPr>
          <w:lang w:eastAsia="ja-JP"/>
        </w:rPr>
        <w:t>On the other hand</w:t>
      </w:r>
      <w:r w:rsidR="00390F24">
        <w:rPr>
          <w:lang w:eastAsia="ja-JP"/>
        </w:rPr>
        <w:t xml:space="preserve">, </w:t>
      </w:r>
      <w:r w:rsidR="003F5CCC">
        <w:rPr>
          <w:lang w:eastAsia="ja-JP"/>
        </w:rPr>
        <w:t>in Japanese regulation, the interfering signals of Tx intermodulation are specified with not parameter (</w:t>
      </w:r>
      <w:proofErr w:type="spellStart"/>
      <w:r w:rsidR="003F5CCC" w:rsidRPr="003F5CCC">
        <w:rPr>
          <w:i/>
          <w:iCs/>
          <w:lang w:eastAsia="ja-JP"/>
        </w:rPr>
        <w:t>BW</w:t>
      </w:r>
      <w:r w:rsidR="003F5CCC" w:rsidRPr="003F5CCC">
        <w:rPr>
          <w:i/>
          <w:iCs/>
          <w:vertAlign w:val="subscript"/>
          <w:lang w:eastAsia="ja-JP"/>
        </w:rPr>
        <w:t>Channel</w:t>
      </w:r>
      <w:proofErr w:type="spellEnd"/>
      <w:proofErr w:type="gramStart"/>
      <w:r w:rsidR="003F5CCC">
        <w:rPr>
          <w:lang w:eastAsia="ja-JP"/>
        </w:rPr>
        <w:t>)</w:t>
      </w:r>
      <w:proofErr w:type="gramEnd"/>
      <w:r w:rsidR="003F5CCC">
        <w:rPr>
          <w:lang w:eastAsia="ja-JP"/>
        </w:rPr>
        <w:t xml:space="preserve"> but the value based on </w:t>
      </w:r>
      <w:proofErr w:type="spellStart"/>
      <w:r w:rsidR="003F5CCC" w:rsidRPr="003F5CCC">
        <w:rPr>
          <w:i/>
          <w:iCs/>
          <w:lang w:eastAsia="ja-JP"/>
        </w:rPr>
        <w:t>BW</w:t>
      </w:r>
      <w:r w:rsidR="003F5CCC" w:rsidRPr="003F5CCC">
        <w:rPr>
          <w:i/>
          <w:iCs/>
          <w:vertAlign w:val="subscript"/>
          <w:lang w:eastAsia="ja-JP"/>
        </w:rPr>
        <w:t>Channel</w:t>
      </w:r>
      <w:proofErr w:type="spellEnd"/>
      <w:r w:rsidR="003F5CCC">
        <w:rPr>
          <w:lang w:eastAsia="ja-JP"/>
        </w:rPr>
        <w:t xml:space="preserve">: </w:t>
      </w:r>
      <w:r w:rsidR="003512B6">
        <w:rPr>
          <w:lang w:eastAsia="ja-JP"/>
        </w:rPr>
        <w:t>40</w:t>
      </w:r>
      <w:r w:rsidR="003F5CCC">
        <w:rPr>
          <w:lang w:eastAsia="ja-JP"/>
        </w:rPr>
        <w:t>MHz as follows,</w:t>
      </w:r>
    </w:p>
    <w:p w14:paraId="2D95AF03" w14:textId="3D6ACA39" w:rsidR="008B64B1" w:rsidRDefault="008B64B1" w:rsidP="5E4DB7F5">
      <w:pPr>
        <w:jc w:val="both"/>
        <w:rPr>
          <w:lang w:eastAsia="ja-JP"/>
        </w:rPr>
      </w:pPr>
    </w:p>
    <w:p w14:paraId="36C9289B" w14:textId="6B9FC7E5" w:rsidR="003F5CCC"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Interfering signal type</w:t>
      </w:r>
      <w:r>
        <w:rPr>
          <w:rFonts w:ascii="Times New Roman" w:hAnsi="Times New Roman" w:hint="eastAsia"/>
        </w:rPr>
        <w:t>:</w:t>
      </w:r>
      <w:r>
        <w:rPr>
          <w:rFonts w:ascii="Times New Roman" w:hAnsi="Times New Roman"/>
        </w:rPr>
        <w:t xml:space="preserve"> </w:t>
      </w:r>
      <w:r w:rsidR="003512B6">
        <w:rPr>
          <w:rFonts w:ascii="Times New Roman" w:hAnsi="Times New Roman"/>
        </w:rPr>
        <w:t>40</w:t>
      </w:r>
      <w:r>
        <w:rPr>
          <w:rFonts w:ascii="Times New Roman" w:hAnsi="Times New Roman"/>
        </w:rPr>
        <w:t>MHz</w:t>
      </w:r>
    </w:p>
    <w:p w14:paraId="5E279554" w14:textId="64737C97" w:rsidR="003F5CCC" w:rsidRPr="004D0821"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 xml:space="preserve">Interfering signal </w:t>
      </w:r>
      <w:proofErr w:type="spellStart"/>
      <w:r w:rsidRPr="003F5CCC">
        <w:rPr>
          <w:rFonts w:ascii="Times New Roman" w:hAnsi="Times New Roman"/>
        </w:rPr>
        <w:t>centre</w:t>
      </w:r>
      <w:proofErr w:type="spellEnd"/>
      <w:r w:rsidRPr="003F5CCC">
        <w:rPr>
          <w:rFonts w:ascii="Times New Roman" w:hAnsi="Times New Roman"/>
        </w:rPr>
        <w:t xml:space="preserve"> frequency offset from the lower/upper edge of the wanted signal or edge of sub-block inside a sub-block gap</w:t>
      </w:r>
      <w:r>
        <w:rPr>
          <w:rFonts w:ascii="Times New Roman" w:hAnsi="Times New Roman"/>
        </w:rPr>
        <w:t xml:space="preserve">: </w:t>
      </w:r>
      <w:r w:rsidR="002B3D0C">
        <w:rPr>
          <w:rFonts w:ascii="Times New Roman" w:hAnsi="Times New Roman" w:hint="eastAsia"/>
        </w:rPr>
        <w:t>±</w:t>
      </w:r>
      <w:r w:rsidR="002B3D0C">
        <w:rPr>
          <w:rFonts w:ascii="Times New Roman" w:hAnsi="Times New Roman" w:hint="eastAsia"/>
        </w:rPr>
        <w:t>2</w:t>
      </w:r>
      <w:r w:rsidR="003512B6">
        <w:rPr>
          <w:rFonts w:ascii="Times New Roman" w:hAnsi="Times New Roman"/>
        </w:rPr>
        <w:t>0</w:t>
      </w:r>
      <w:r w:rsidR="002B3D0C">
        <w:rPr>
          <w:rFonts w:ascii="Times New Roman" w:hAnsi="Times New Roman"/>
        </w:rPr>
        <w:t xml:space="preserve">MHz, </w:t>
      </w:r>
      <w:r w:rsidR="002B3D0C">
        <w:rPr>
          <w:rFonts w:ascii="Times New Roman" w:hAnsi="Times New Roman" w:hint="eastAsia"/>
        </w:rPr>
        <w:t>±</w:t>
      </w:r>
      <w:r w:rsidR="003512B6">
        <w:rPr>
          <w:rFonts w:ascii="Times New Roman" w:hAnsi="Times New Roman" w:hint="eastAsia"/>
        </w:rPr>
        <w:t>6</w:t>
      </w:r>
      <w:r w:rsidR="003512B6">
        <w:rPr>
          <w:rFonts w:ascii="Times New Roman" w:hAnsi="Times New Roman"/>
        </w:rPr>
        <w:t>0</w:t>
      </w:r>
      <w:r w:rsidR="002B3D0C">
        <w:rPr>
          <w:rFonts w:ascii="Times New Roman" w:hAnsi="Times New Roman"/>
        </w:rPr>
        <w:t xml:space="preserve">MHz and </w:t>
      </w:r>
      <w:r w:rsidR="002B3D0C">
        <w:rPr>
          <w:rFonts w:ascii="Times New Roman" w:hAnsi="Times New Roman" w:hint="eastAsia"/>
        </w:rPr>
        <w:t>±</w:t>
      </w:r>
      <w:r w:rsidR="002B3D0C">
        <w:rPr>
          <w:rFonts w:ascii="Times New Roman" w:hAnsi="Times New Roman" w:hint="eastAsia"/>
        </w:rPr>
        <w:t>1</w:t>
      </w:r>
      <w:r w:rsidR="003512B6">
        <w:rPr>
          <w:rFonts w:ascii="Times New Roman" w:hAnsi="Times New Roman"/>
        </w:rPr>
        <w:t>00</w:t>
      </w:r>
      <w:r w:rsidR="002B3D0C">
        <w:rPr>
          <w:rFonts w:ascii="Times New Roman" w:hAnsi="Times New Roman"/>
        </w:rPr>
        <w:t>MHz</w:t>
      </w:r>
    </w:p>
    <w:p w14:paraId="44DCAFD8" w14:textId="5D25185F" w:rsidR="003F5CCC" w:rsidRDefault="003F5CCC" w:rsidP="5E4DB7F5">
      <w:pPr>
        <w:jc w:val="both"/>
        <w:rPr>
          <w:lang w:eastAsia="ja-JP"/>
        </w:rPr>
      </w:pPr>
    </w:p>
    <w:p w14:paraId="7324D1B8" w14:textId="1A835234" w:rsidR="002B3D0C" w:rsidRPr="00074732" w:rsidRDefault="002B3D0C" w:rsidP="5E4DB7F5">
      <w:pPr>
        <w:jc w:val="both"/>
        <w:rPr>
          <w:lang w:eastAsia="ja-JP"/>
        </w:rPr>
      </w:pPr>
      <w:r>
        <w:rPr>
          <w:rFonts w:hint="eastAsia"/>
          <w:lang w:eastAsia="ja-JP"/>
        </w:rPr>
        <w:t>I</w:t>
      </w:r>
      <w:r>
        <w:rPr>
          <w:lang w:eastAsia="ja-JP"/>
        </w:rPr>
        <w:t xml:space="preserve">ntroducing </w:t>
      </w:r>
      <w:r w:rsidR="00074732">
        <w:rPr>
          <w:lang w:eastAsia="ja-JP"/>
        </w:rPr>
        <w:t xml:space="preserve">NR </w:t>
      </w:r>
      <w:r w:rsidR="003512B6">
        <w:rPr>
          <w:lang w:eastAsia="ja-JP"/>
        </w:rPr>
        <w:t>10</w:t>
      </w:r>
      <w:r>
        <w:rPr>
          <w:lang w:eastAsia="ja-JP"/>
        </w:rPr>
        <w:t xml:space="preserve">MHz, </w:t>
      </w:r>
      <w:r w:rsidR="00074732">
        <w:rPr>
          <w:lang w:eastAsia="ja-JP"/>
        </w:rPr>
        <w:t>Japanese</w:t>
      </w:r>
      <w:r w:rsidR="002A44E9">
        <w:rPr>
          <w:lang w:eastAsia="ja-JP"/>
        </w:rPr>
        <w:t xml:space="preserve"> regulation’s</w:t>
      </w:r>
      <w:r w:rsidR="00074732">
        <w:rPr>
          <w:lang w:eastAsia="ja-JP"/>
        </w:rPr>
        <w:t xml:space="preserve"> Tx intermodulation requirements don’t follow the 3GPP TS because the Japanese regulation is not specified with </w:t>
      </w:r>
      <w:proofErr w:type="spellStart"/>
      <w:r w:rsidR="00074732" w:rsidRPr="003F5CCC">
        <w:rPr>
          <w:i/>
          <w:iCs/>
          <w:lang w:eastAsia="ja-JP"/>
        </w:rPr>
        <w:t>BW</w:t>
      </w:r>
      <w:r w:rsidR="00074732" w:rsidRPr="003F5CCC">
        <w:rPr>
          <w:i/>
          <w:iCs/>
          <w:vertAlign w:val="subscript"/>
          <w:lang w:eastAsia="ja-JP"/>
        </w:rPr>
        <w:t>Channel</w:t>
      </w:r>
      <w:proofErr w:type="spellEnd"/>
      <w:r w:rsidR="00074732">
        <w:rPr>
          <w:lang w:eastAsia="ja-JP"/>
        </w:rPr>
        <w:t>.</w:t>
      </w:r>
    </w:p>
    <w:p w14:paraId="3EDE77ED" w14:textId="77777777" w:rsidR="003F5CCC" w:rsidRDefault="003F5CCC" w:rsidP="5E4DB7F5">
      <w:pPr>
        <w:jc w:val="both"/>
        <w:rPr>
          <w:lang w:eastAsia="ja-JP"/>
        </w:rPr>
      </w:pPr>
    </w:p>
    <w:p w14:paraId="65EC87E2" w14:textId="5C49EDD4" w:rsidR="00635A3E" w:rsidRPr="00635A3E" w:rsidRDefault="00635A3E" w:rsidP="5E4DB7F5">
      <w:pPr>
        <w:jc w:val="both"/>
        <w:rPr>
          <w:b/>
          <w:bCs/>
          <w:lang w:eastAsia="ja-JP"/>
        </w:rPr>
      </w:pPr>
      <w:r w:rsidRPr="00635A3E">
        <w:rPr>
          <w:rFonts w:hint="eastAsia"/>
          <w:b/>
          <w:bCs/>
          <w:lang w:eastAsia="ja-JP"/>
        </w:rPr>
        <w:t>O</w:t>
      </w:r>
      <w:r w:rsidRPr="00635A3E">
        <w:rPr>
          <w:b/>
          <w:bCs/>
          <w:lang w:eastAsia="ja-JP"/>
        </w:rPr>
        <w:t>bservation 2:</w:t>
      </w:r>
      <w:r w:rsidR="00074732">
        <w:rPr>
          <w:b/>
          <w:bCs/>
          <w:lang w:eastAsia="ja-JP"/>
        </w:rPr>
        <w:t xml:space="preserve"> In current</w:t>
      </w:r>
      <w:r w:rsidR="002A44E9">
        <w:rPr>
          <w:b/>
          <w:bCs/>
          <w:lang w:eastAsia="ja-JP"/>
        </w:rPr>
        <w:t xml:space="preserve"> Tx intermodulation</w:t>
      </w:r>
      <w:r w:rsidR="003B5E50">
        <w:rPr>
          <w:b/>
          <w:bCs/>
          <w:lang w:eastAsia="ja-JP"/>
        </w:rPr>
        <w:t xml:space="preserve"> minimum requirements</w:t>
      </w:r>
      <w:r w:rsidR="002A44E9">
        <w:rPr>
          <w:b/>
          <w:bCs/>
          <w:lang w:eastAsia="ja-JP"/>
        </w:rPr>
        <w:t xml:space="preserve">, the interfering signal type and interfering signal frequency position are not </w:t>
      </w:r>
      <w:r w:rsidR="00A154D0">
        <w:rPr>
          <w:b/>
          <w:bCs/>
          <w:lang w:eastAsia="ja-JP"/>
        </w:rPr>
        <w:t>matching</w:t>
      </w:r>
      <w:r w:rsidR="002A44E9">
        <w:rPr>
          <w:b/>
          <w:bCs/>
          <w:lang w:eastAsia="ja-JP"/>
        </w:rPr>
        <w:t xml:space="preserve"> Japanese regulation.</w:t>
      </w:r>
    </w:p>
    <w:p w14:paraId="16C6AD5A" w14:textId="5EF5214C" w:rsidR="00635A3E" w:rsidRDefault="00635A3E" w:rsidP="5E4DB7F5">
      <w:pPr>
        <w:jc w:val="both"/>
        <w:rPr>
          <w:lang w:eastAsia="ja-JP"/>
        </w:rPr>
      </w:pPr>
    </w:p>
    <w:p w14:paraId="175CCE51" w14:textId="684CEBC5" w:rsidR="002A44E9" w:rsidRDefault="002A44E9" w:rsidP="5E4DB7F5">
      <w:pPr>
        <w:jc w:val="both"/>
        <w:rPr>
          <w:lang w:eastAsia="ja-JP"/>
        </w:rPr>
      </w:pPr>
      <w:r>
        <w:rPr>
          <w:rFonts w:hint="eastAsia"/>
          <w:lang w:eastAsia="ja-JP"/>
        </w:rPr>
        <w:t>C</w:t>
      </w:r>
      <w:r>
        <w:rPr>
          <w:lang w:eastAsia="ja-JP"/>
        </w:rPr>
        <w:t xml:space="preserve">onsidering above observation 1 and observation 2, </w:t>
      </w:r>
      <w:r w:rsidR="00A154D0">
        <w:rPr>
          <w:lang w:eastAsia="ja-JP"/>
        </w:rPr>
        <w:t>we add additional Tx intermodulation requirements</w:t>
      </w:r>
      <w:r>
        <w:rPr>
          <w:lang w:eastAsia="ja-JP"/>
        </w:rPr>
        <w:t xml:space="preserve"> when BS doesn’t support </w:t>
      </w:r>
      <w:r w:rsidR="003512B6">
        <w:rPr>
          <w:lang w:eastAsia="ja-JP"/>
        </w:rPr>
        <w:t>10</w:t>
      </w:r>
      <w:r>
        <w:rPr>
          <w:lang w:eastAsia="ja-JP"/>
        </w:rPr>
        <w:t>MHz bandwidth</w:t>
      </w:r>
      <w:r w:rsidR="00A154D0">
        <w:rPr>
          <w:lang w:eastAsia="ja-JP"/>
        </w:rPr>
        <w:t xml:space="preserve"> for band n</w:t>
      </w:r>
      <w:r w:rsidR="003512B6">
        <w:rPr>
          <w:lang w:eastAsia="ja-JP"/>
        </w:rPr>
        <w:t>79</w:t>
      </w:r>
      <w:r w:rsidR="00A154D0">
        <w:rPr>
          <w:lang w:eastAsia="ja-JP"/>
        </w:rPr>
        <w:t xml:space="preserve"> in Japan</w:t>
      </w:r>
      <w:r>
        <w:rPr>
          <w:lang w:eastAsia="ja-JP"/>
        </w:rPr>
        <w:t>. Thus, we contribute the proposal as follows,</w:t>
      </w:r>
    </w:p>
    <w:p w14:paraId="33712AAE" w14:textId="15CEF5D4" w:rsidR="00635A3E" w:rsidRPr="002A44E9" w:rsidRDefault="00635A3E" w:rsidP="5E4DB7F5">
      <w:pPr>
        <w:jc w:val="both"/>
        <w:rPr>
          <w:b/>
          <w:bCs/>
          <w:lang w:eastAsia="ja-JP"/>
        </w:rPr>
      </w:pPr>
      <w:r w:rsidRPr="00635A3E">
        <w:rPr>
          <w:rFonts w:hint="eastAsia"/>
          <w:b/>
          <w:bCs/>
          <w:lang w:eastAsia="ja-JP"/>
        </w:rPr>
        <w:t>P</w:t>
      </w:r>
      <w:r w:rsidRPr="00635A3E">
        <w:rPr>
          <w:b/>
          <w:bCs/>
          <w:lang w:eastAsia="ja-JP"/>
        </w:rPr>
        <w:t>roposal 1:</w:t>
      </w:r>
      <w:r w:rsidR="002A44E9">
        <w:rPr>
          <w:rFonts w:hint="eastAsia"/>
          <w:b/>
          <w:bCs/>
          <w:lang w:eastAsia="ja-JP"/>
        </w:rPr>
        <w:t xml:space="preserve"> </w:t>
      </w:r>
      <w:r w:rsidR="002A44E9">
        <w:rPr>
          <w:b/>
          <w:bCs/>
          <w:lang w:eastAsia="ja-JP"/>
        </w:rPr>
        <w:t xml:space="preserve">Add </w:t>
      </w:r>
      <w:r w:rsidR="005D4EE4">
        <w:rPr>
          <w:b/>
          <w:bCs/>
          <w:lang w:eastAsia="ja-JP"/>
        </w:rPr>
        <w:t>regional</w:t>
      </w:r>
      <w:r w:rsidR="003B5E50">
        <w:rPr>
          <w:b/>
          <w:bCs/>
          <w:lang w:eastAsia="ja-JP"/>
        </w:rPr>
        <w:t xml:space="preserve"> requirement tables</w:t>
      </w:r>
      <w:r w:rsidR="002A44E9">
        <w:rPr>
          <w:b/>
          <w:bCs/>
          <w:lang w:eastAsia="ja-JP"/>
        </w:rPr>
        <w:t xml:space="preserve"> </w:t>
      </w:r>
      <w:r w:rsidR="003B5E50">
        <w:rPr>
          <w:b/>
          <w:bCs/>
          <w:lang w:eastAsia="ja-JP"/>
        </w:rPr>
        <w:t>for band n</w:t>
      </w:r>
      <w:r w:rsidR="003512B6">
        <w:rPr>
          <w:b/>
          <w:bCs/>
          <w:lang w:eastAsia="ja-JP"/>
        </w:rPr>
        <w:t>79</w:t>
      </w:r>
      <w:r w:rsidR="003B5E50">
        <w:rPr>
          <w:b/>
          <w:bCs/>
          <w:lang w:eastAsia="ja-JP"/>
        </w:rPr>
        <w:t xml:space="preserve"> in </w:t>
      </w:r>
      <w:r w:rsidR="008C5363">
        <w:rPr>
          <w:b/>
          <w:bCs/>
          <w:lang w:eastAsia="ja-JP"/>
        </w:rPr>
        <w:t>Japan</w:t>
      </w:r>
      <w:r w:rsidR="002A44E9">
        <w:rPr>
          <w:b/>
          <w:bCs/>
          <w:lang w:eastAsia="ja-JP"/>
        </w:rPr>
        <w:t xml:space="preserve"> as follows, </w:t>
      </w:r>
    </w:p>
    <w:p w14:paraId="7734E6AB" w14:textId="51EEBDD7" w:rsidR="008F0D24" w:rsidRPr="008F0D24" w:rsidRDefault="008F0D24" w:rsidP="008F0D24">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 xml:space="preserve">able </w:t>
      </w:r>
      <w:r w:rsidR="003B5E50">
        <w:rPr>
          <w:b/>
          <w:bCs/>
          <w:color w:val="000000" w:themeColor="text1"/>
          <w:lang w:eastAsia="ja-JP"/>
        </w:rPr>
        <w:t>4 for BS type 1-C</w:t>
      </w:r>
    </w:p>
    <w:p w14:paraId="66E8EBF1" w14:textId="1B1B3C2C" w:rsidR="003B5E50" w:rsidRPr="003B5E50" w:rsidRDefault="00B83887" w:rsidP="003B5E50">
      <w:pPr>
        <w:pStyle w:val="TH"/>
        <w:rPr>
          <w:color w:val="FF0000"/>
        </w:rPr>
      </w:pPr>
      <w:r w:rsidRPr="00B83887">
        <w:rPr>
          <w:color w:val="FF0000"/>
        </w:rPr>
        <w:t xml:space="preserve">Table 6.7.2.2-3 Interfering and wanted signals for the additional transmitter intermodulation requirement for Band n79 when the narrowest channel bandwidth supported by the BS is 40MHz or </w:t>
      </w:r>
      <w:proofErr w:type="gramStart"/>
      <w:r w:rsidRPr="00B83887">
        <w:rPr>
          <w:color w:val="FF0000"/>
        </w:rPr>
        <w:t>wider</w:t>
      </w:r>
      <w:proofErr w:type="gramEnd"/>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3B5E50" w:rsidRPr="003B5E50" w14:paraId="35256180" w14:textId="77777777" w:rsidTr="002226BF">
        <w:trPr>
          <w:cantSplit/>
          <w:trHeight w:val="222"/>
          <w:jc w:val="center"/>
        </w:trPr>
        <w:tc>
          <w:tcPr>
            <w:tcW w:w="3253" w:type="dxa"/>
          </w:tcPr>
          <w:p w14:paraId="10B07736" w14:textId="77777777" w:rsidR="003B5E50" w:rsidRPr="003B5E50" w:rsidRDefault="003B5E50" w:rsidP="002226BF">
            <w:pPr>
              <w:pStyle w:val="TAL"/>
              <w:jc w:val="center"/>
              <w:rPr>
                <w:rFonts w:cs="Arial"/>
                <w:b/>
                <w:bCs/>
                <w:color w:val="FF0000"/>
              </w:rPr>
            </w:pPr>
            <w:r w:rsidRPr="003B5E50">
              <w:rPr>
                <w:rFonts w:cs="Arial"/>
                <w:b/>
                <w:bCs/>
                <w:color w:val="FF0000"/>
              </w:rPr>
              <w:t>Parameter</w:t>
            </w:r>
          </w:p>
        </w:tc>
        <w:tc>
          <w:tcPr>
            <w:tcW w:w="6558" w:type="dxa"/>
          </w:tcPr>
          <w:p w14:paraId="5CDA135B" w14:textId="77777777" w:rsidR="003B5E50" w:rsidRPr="003B5E50" w:rsidRDefault="003B5E50" w:rsidP="002226BF">
            <w:pPr>
              <w:pStyle w:val="TAL"/>
              <w:jc w:val="center"/>
              <w:rPr>
                <w:rFonts w:cs="Arial"/>
                <w:b/>
                <w:bCs/>
                <w:color w:val="FF0000"/>
                <w:lang w:eastAsia="ja-JP"/>
              </w:rPr>
            </w:pPr>
            <w:r w:rsidRPr="003B5E50">
              <w:rPr>
                <w:rFonts w:cs="Arial"/>
                <w:b/>
                <w:bCs/>
                <w:color w:val="FF0000"/>
              </w:rPr>
              <w:t>Value</w:t>
            </w:r>
          </w:p>
        </w:tc>
      </w:tr>
      <w:tr w:rsidR="003B5E50" w:rsidRPr="003B5E50" w14:paraId="4AFBD8AE" w14:textId="77777777" w:rsidTr="002226BF">
        <w:trPr>
          <w:cantSplit/>
          <w:trHeight w:val="222"/>
          <w:jc w:val="center"/>
        </w:trPr>
        <w:tc>
          <w:tcPr>
            <w:tcW w:w="3253" w:type="dxa"/>
          </w:tcPr>
          <w:p w14:paraId="761A445D" w14:textId="77777777" w:rsidR="003B5E50" w:rsidRPr="003B5E50" w:rsidRDefault="003B5E50" w:rsidP="002226BF">
            <w:pPr>
              <w:pStyle w:val="TAL"/>
              <w:rPr>
                <w:rFonts w:cs="Arial"/>
                <w:color w:val="FF0000"/>
              </w:rPr>
            </w:pPr>
            <w:r w:rsidRPr="003B5E50">
              <w:rPr>
                <w:rFonts w:cs="Arial"/>
                <w:color w:val="FF0000"/>
              </w:rPr>
              <w:t>Wanted signal</w:t>
            </w:r>
          </w:p>
        </w:tc>
        <w:tc>
          <w:tcPr>
            <w:tcW w:w="6558" w:type="dxa"/>
          </w:tcPr>
          <w:p w14:paraId="68BD8DF5" w14:textId="77777777" w:rsidR="003B5E50" w:rsidRPr="003B5E50" w:rsidRDefault="003B5E50" w:rsidP="002226BF">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3B5E50" w:rsidRPr="003B5E50" w14:paraId="0CD6F4F8" w14:textId="77777777" w:rsidTr="002226BF">
        <w:trPr>
          <w:cantSplit/>
          <w:trHeight w:val="222"/>
          <w:jc w:val="center"/>
        </w:trPr>
        <w:tc>
          <w:tcPr>
            <w:tcW w:w="3253" w:type="dxa"/>
          </w:tcPr>
          <w:p w14:paraId="3AB45B89" w14:textId="77777777" w:rsidR="003B5E50" w:rsidRPr="003B5E50" w:rsidRDefault="003B5E50" w:rsidP="002226BF">
            <w:pPr>
              <w:pStyle w:val="TAL"/>
              <w:rPr>
                <w:rFonts w:cs="Arial"/>
                <w:color w:val="FF0000"/>
              </w:rPr>
            </w:pPr>
            <w:r w:rsidRPr="003B5E50">
              <w:rPr>
                <w:rFonts w:cs="Arial"/>
                <w:color w:val="FF0000"/>
              </w:rPr>
              <w:t>Interfering signal type</w:t>
            </w:r>
          </w:p>
        </w:tc>
        <w:tc>
          <w:tcPr>
            <w:tcW w:w="6558" w:type="dxa"/>
          </w:tcPr>
          <w:p w14:paraId="342865D2" w14:textId="6A9B2B61" w:rsidR="003B5E50" w:rsidRPr="003B5E50" w:rsidRDefault="003B5E50" w:rsidP="002226BF">
            <w:pPr>
              <w:pStyle w:val="TAL"/>
              <w:rPr>
                <w:rFonts w:cs="Arial"/>
                <w:color w:val="FF0000"/>
              </w:rPr>
            </w:pPr>
            <w:r w:rsidRPr="003B5E50">
              <w:rPr>
                <w:rFonts w:cs="Arial"/>
                <w:color w:val="FF0000"/>
              </w:rPr>
              <w:t xml:space="preserve">NR signal of </w:t>
            </w:r>
            <w:r w:rsidR="00B83887">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3B5E50" w:rsidRPr="003B5E50" w14:paraId="41ADDCEC" w14:textId="77777777" w:rsidTr="002226BF">
        <w:trPr>
          <w:cantSplit/>
          <w:trHeight w:val="222"/>
          <w:jc w:val="center"/>
        </w:trPr>
        <w:tc>
          <w:tcPr>
            <w:tcW w:w="3253" w:type="dxa"/>
          </w:tcPr>
          <w:p w14:paraId="2D80931B" w14:textId="77777777" w:rsidR="003B5E50" w:rsidRPr="003B5E50" w:rsidRDefault="003B5E50" w:rsidP="002226BF">
            <w:pPr>
              <w:pStyle w:val="TAL"/>
              <w:rPr>
                <w:rFonts w:cs="Arial"/>
                <w:color w:val="FF0000"/>
              </w:rPr>
            </w:pPr>
            <w:r w:rsidRPr="003B5E50">
              <w:rPr>
                <w:rFonts w:cs="Arial"/>
                <w:color w:val="FF0000"/>
              </w:rPr>
              <w:t>Interfering signal level</w:t>
            </w:r>
          </w:p>
        </w:tc>
        <w:tc>
          <w:tcPr>
            <w:tcW w:w="6558" w:type="dxa"/>
          </w:tcPr>
          <w:p w14:paraId="38983173" w14:textId="77777777" w:rsidR="003B5E50" w:rsidRPr="003B5E50" w:rsidRDefault="003B5E50" w:rsidP="002226BF">
            <w:pPr>
              <w:pStyle w:val="TAL"/>
              <w:rPr>
                <w:rFonts w:cs="Arial"/>
                <w:color w:val="FF0000"/>
              </w:rPr>
            </w:pPr>
            <w:r w:rsidRPr="003B5E50">
              <w:rPr>
                <w:rFonts w:cs="Arial"/>
                <w:color w:val="FF0000"/>
              </w:rPr>
              <w:t>Rated total output power in the operating band – 30 dB</w:t>
            </w:r>
          </w:p>
        </w:tc>
      </w:tr>
      <w:tr w:rsidR="003B5E50" w:rsidRPr="003B5E50" w14:paraId="04CAEC64" w14:textId="77777777" w:rsidTr="002226BF">
        <w:trPr>
          <w:cantSplit/>
          <w:trHeight w:val="668"/>
          <w:jc w:val="center"/>
        </w:trPr>
        <w:tc>
          <w:tcPr>
            <w:tcW w:w="3253" w:type="dxa"/>
          </w:tcPr>
          <w:p w14:paraId="460122E6" w14:textId="77777777" w:rsidR="003B5E50" w:rsidRPr="003B5E50" w:rsidRDefault="003B5E50" w:rsidP="002226BF">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34A4B13D" w14:textId="091C2DEE" w:rsidR="003B5E50" w:rsidRPr="003B5E50" w:rsidRDefault="003B5E50" w:rsidP="002226BF">
            <w:pPr>
              <w:pStyle w:val="TAL"/>
              <w:rPr>
                <w:rFonts w:cs="Arial"/>
                <w:color w:val="FF0000"/>
              </w:rPr>
            </w:pPr>
            <w:r w:rsidRPr="003B5E50">
              <w:rPr>
                <w:rFonts w:cs="Arial"/>
                <w:color w:val="FF0000"/>
              </w:rPr>
              <w:t xml:space="preserve">± </w:t>
            </w:r>
            <w:r w:rsidR="00B83887">
              <w:rPr>
                <w:rFonts w:cs="Arial"/>
                <w:color w:val="FF0000"/>
              </w:rPr>
              <w:t>20</w:t>
            </w:r>
            <w:r w:rsidRPr="003B5E50">
              <w:rPr>
                <w:rFonts w:cs="Arial"/>
                <w:color w:val="FF0000"/>
              </w:rPr>
              <w:t xml:space="preserve"> MHz</w:t>
            </w:r>
          </w:p>
          <w:p w14:paraId="2D304947" w14:textId="28947B04" w:rsidR="003B5E50" w:rsidRPr="003B5E50" w:rsidRDefault="003B5E50" w:rsidP="002226BF">
            <w:pPr>
              <w:pStyle w:val="TAL"/>
              <w:rPr>
                <w:rFonts w:cs="Arial"/>
                <w:color w:val="FF0000"/>
                <w:vertAlign w:val="subscript"/>
              </w:rPr>
            </w:pPr>
            <w:r w:rsidRPr="003B5E50">
              <w:rPr>
                <w:rFonts w:cs="Arial"/>
                <w:color w:val="FF0000"/>
              </w:rPr>
              <w:t xml:space="preserve">± </w:t>
            </w:r>
            <w:r w:rsidR="00BF102D">
              <w:rPr>
                <w:rFonts w:cs="Arial"/>
                <w:color w:val="FF0000"/>
              </w:rPr>
              <w:t>6</w:t>
            </w:r>
            <w:r w:rsidR="00B83887">
              <w:rPr>
                <w:rFonts w:cs="v5.0.0"/>
                <w:color w:val="FF0000"/>
              </w:rPr>
              <w:t>0</w:t>
            </w:r>
            <w:r w:rsidRPr="003B5E50">
              <w:rPr>
                <w:rFonts w:cs="v5.0.0"/>
                <w:color w:val="FF0000"/>
              </w:rPr>
              <w:t xml:space="preserve"> MHz</w:t>
            </w:r>
          </w:p>
          <w:p w14:paraId="3077F3A6" w14:textId="35EE50B4" w:rsidR="003B5E50" w:rsidRPr="003B5E50" w:rsidRDefault="003B5E50" w:rsidP="002226BF">
            <w:pPr>
              <w:pStyle w:val="TAL"/>
              <w:rPr>
                <w:rFonts w:cs="Arial"/>
                <w:color w:val="FF0000"/>
              </w:rPr>
            </w:pPr>
            <w:r w:rsidRPr="003B5E50">
              <w:rPr>
                <w:rFonts w:cs="Arial"/>
                <w:color w:val="FF0000"/>
              </w:rPr>
              <w:t xml:space="preserve">± </w:t>
            </w:r>
            <w:r w:rsidR="00B83887">
              <w:rPr>
                <w:rFonts w:cs="v5.0.0"/>
                <w:color w:val="FF0000"/>
              </w:rPr>
              <w:t>100</w:t>
            </w:r>
            <w:r w:rsidRPr="003B5E50">
              <w:rPr>
                <w:rFonts w:cs="v5.0.0"/>
                <w:color w:val="FF0000"/>
              </w:rPr>
              <w:t xml:space="preserve"> MHz</w:t>
            </w:r>
          </w:p>
        </w:tc>
      </w:tr>
    </w:tbl>
    <w:p w14:paraId="058ED456" w14:textId="2AA84029" w:rsidR="008F0D24" w:rsidRPr="003B5E50" w:rsidRDefault="008F0D24" w:rsidP="008F0D24">
      <w:pPr>
        <w:jc w:val="both"/>
        <w:rPr>
          <w:b/>
          <w:bCs/>
          <w:color w:val="000000" w:themeColor="text1"/>
        </w:rPr>
      </w:pPr>
    </w:p>
    <w:p w14:paraId="44D51ECB" w14:textId="1F293A5E" w:rsidR="003B5E50" w:rsidRPr="008F0D24" w:rsidRDefault="003B5E50" w:rsidP="003B5E5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5 for BS type 1-H</w:t>
      </w:r>
    </w:p>
    <w:p w14:paraId="27B1A863" w14:textId="4E71C06F" w:rsidR="003B5E50" w:rsidRPr="003B5E50" w:rsidRDefault="004426AB" w:rsidP="003B5E50">
      <w:pPr>
        <w:pStyle w:val="TH"/>
        <w:rPr>
          <w:color w:val="FF0000"/>
        </w:rPr>
      </w:pPr>
      <w:r w:rsidRPr="004426AB">
        <w:rPr>
          <w:color w:val="FF0000"/>
        </w:rPr>
        <w:t xml:space="preserve">Table 6.7.3.3-3 Interfering and wanted signals for the additional transmitter intermodulation requirement for Band n79 when the narrowest channel bandwidth supported by the BS is 40MHz or </w:t>
      </w:r>
      <w:proofErr w:type="gramStart"/>
      <w:r w:rsidRPr="004426AB">
        <w:rPr>
          <w:color w:val="FF0000"/>
        </w:rPr>
        <w:t>wider</w:t>
      </w:r>
      <w:proofErr w:type="gramEnd"/>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3B5E50" w:rsidRPr="003B5E50" w14:paraId="3A70B600" w14:textId="77777777" w:rsidTr="002226BF">
        <w:trPr>
          <w:cantSplit/>
          <w:trHeight w:val="222"/>
          <w:jc w:val="center"/>
        </w:trPr>
        <w:tc>
          <w:tcPr>
            <w:tcW w:w="3253" w:type="dxa"/>
          </w:tcPr>
          <w:p w14:paraId="6595A718" w14:textId="77777777" w:rsidR="003B5E50" w:rsidRPr="003B5E50" w:rsidRDefault="003B5E50" w:rsidP="002226BF">
            <w:pPr>
              <w:pStyle w:val="TAL"/>
              <w:jc w:val="center"/>
              <w:rPr>
                <w:rFonts w:cs="Arial"/>
                <w:b/>
                <w:bCs/>
                <w:color w:val="FF0000"/>
              </w:rPr>
            </w:pPr>
            <w:r w:rsidRPr="003B5E50">
              <w:rPr>
                <w:rFonts w:cs="Arial"/>
                <w:b/>
                <w:bCs/>
                <w:color w:val="FF0000"/>
              </w:rPr>
              <w:t>Parameter</w:t>
            </w:r>
          </w:p>
        </w:tc>
        <w:tc>
          <w:tcPr>
            <w:tcW w:w="6558" w:type="dxa"/>
          </w:tcPr>
          <w:p w14:paraId="39382859" w14:textId="77777777" w:rsidR="003B5E50" w:rsidRPr="003B5E50" w:rsidRDefault="003B5E50" w:rsidP="002226BF">
            <w:pPr>
              <w:pStyle w:val="TAL"/>
              <w:jc w:val="center"/>
              <w:rPr>
                <w:rFonts w:cs="Arial"/>
                <w:b/>
                <w:bCs/>
                <w:color w:val="FF0000"/>
                <w:lang w:eastAsia="ja-JP"/>
              </w:rPr>
            </w:pPr>
            <w:r w:rsidRPr="003B5E50">
              <w:rPr>
                <w:rFonts w:cs="Arial"/>
                <w:b/>
                <w:bCs/>
                <w:color w:val="FF0000"/>
              </w:rPr>
              <w:t>Value</w:t>
            </w:r>
          </w:p>
        </w:tc>
      </w:tr>
      <w:tr w:rsidR="003B5E50" w:rsidRPr="003B5E50" w14:paraId="06E21E95" w14:textId="77777777" w:rsidTr="002226BF">
        <w:trPr>
          <w:cantSplit/>
          <w:trHeight w:val="222"/>
          <w:jc w:val="center"/>
        </w:trPr>
        <w:tc>
          <w:tcPr>
            <w:tcW w:w="3253" w:type="dxa"/>
          </w:tcPr>
          <w:p w14:paraId="1102E569" w14:textId="77777777" w:rsidR="003B5E50" w:rsidRPr="003B5E50" w:rsidRDefault="003B5E50" w:rsidP="002226BF">
            <w:pPr>
              <w:pStyle w:val="TAL"/>
              <w:rPr>
                <w:rFonts w:cs="Arial"/>
                <w:color w:val="FF0000"/>
              </w:rPr>
            </w:pPr>
            <w:r w:rsidRPr="003B5E50">
              <w:rPr>
                <w:rFonts w:cs="Arial"/>
                <w:color w:val="FF0000"/>
              </w:rPr>
              <w:t>Wanted signal</w:t>
            </w:r>
          </w:p>
        </w:tc>
        <w:tc>
          <w:tcPr>
            <w:tcW w:w="6558" w:type="dxa"/>
          </w:tcPr>
          <w:p w14:paraId="3727A498" w14:textId="77777777" w:rsidR="003B5E50" w:rsidRPr="003B5E50" w:rsidRDefault="003B5E50" w:rsidP="002226BF">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3B5E50" w:rsidRPr="003B5E50" w14:paraId="43FB0010" w14:textId="77777777" w:rsidTr="002226BF">
        <w:trPr>
          <w:cantSplit/>
          <w:trHeight w:val="222"/>
          <w:jc w:val="center"/>
        </w:trPr>
        <w:tc>
          <w:tcPr>
            <w:tcW w:w="3253" w:type="dxa"/>
          </w:tcPr>
          <w:p w14:paraId="2BBBF8EC" w14:textId="77777777" w:rsidR="003B5E50" w:rsidRPr="003B5E50" w:rsidRDefault="003B5E50" w:rsidP="002226BF">
            <w:pPr>
              <w:pStyle w:val="TAL"/>
              <w:rPr>
                <w:rFonts w:cs="Arial"/>
                <w:color w:val="FF0000"/>
              </w:rPr>
            </w:pPr>
            <w:r w:rsidRPr="003B5E50">
              <w:rPr>
                <w:rFonts w:cs="Arial"/>
                <w:color w:val="FF0000"/>
              </w:rPr>
              <w:t>Interfering signal type</w:t>
            </w:r>
          </w:p>
        </w:tc>
        <w:tc>
          <w:tcPr>
            <w:tcW w:w="6558" w:type="dxa"/>
          </w:tcPr>
          <w:p w14:paraId="65493173" w14:textId="7E4DE7EF" w:rsidR="003B5E50" w:rsidRPr="003B5E50" w:rsidRDefault="003B5E50" w:rsidP="002226BF">
            <w:pPr>
              <w:pStyle w:val="TAL"/>
              <w:rPr>
                <w:rFonts w:cs="Arial"/>
                <w:color w:val="FF0000"/>
              </w:rPr>
            </w:pPr>
            <w:r w:rsidRPr="003B5E50">
              <w:rPr>
                <w:rFonts w:cs="Arial"/>
                <w:color w:val="FF0000"/>
              </w:rPr>
              <w:t xml:space="preserve">NR signal of </w:t>
            </w:r>
            <w:r w:rsidR="004426AB">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3B5E50" w:rsidRPr="003B5E50" w14:paraId="6B80385F" w14:textId="77777777" w:rsidTr="002226BF">
        <w:trPr>
          <w:cantSplit/>
          <w:trHeight w:val="222"/>
          <w:jc w:val="center"/>
        </w:trPr>
        <w:tc>
          <w:tcPr>
            <w:tcW w:w="3253" w:type="dxa"/>
          </w:tcPr>
          <w:p w14:paraId="0F3E4640" w14:textId="77777777" w:rsidR="003B5E50" w:rsidRPr="003B5E50" w:rsidRDefault="003B5E50" w:rsidP="002226BF">
            <w:pPr>
              <w:pStyle w:val="TAL"/>
              <w:rPr>
                <w:rFonts w:cs="Arial"/>
                <w:color w:val="FF0000"/>
              </w:rPr>
            </w:pPr>
            <w:r w:rsidRPr="003B5E50">
              <w:rPr>
                <w:rFonts w:cs="Arial"/>
                <w:color w:val="FF0000"/>
              </w:rPr>
              <w:t>Interfering signal level</w:t>
            </w:r>
          </w:p>
        </w:tc>
        <w:tc>
          <w:tcPr>
            <w:tcW w:w="6558" w:type="dxa"/>
          </w:tcPr>
          <w:p w14:paraId="6319AFF5" w14:textId="77777777" w:rsidR="003B5E50" w:rsidRPr="003B5E50" w:rsidRDefault="003B5E50" w:rsidP="002226BF">
            <w:pPr>
              <w:pStyle w:val="TAL"/>
              <w:rPr>
                <w:rFonts w:cs="Arial"/>
                <w:color w:val="FF0000"/>
              </w:rPr>
            </w:pPr>
            <w:r w:rsidRPr="003B5E50">
              <w:rPr>
                <w:i/>
                <w:color w:val="FF0000"/>
              </w:rPr>
              <w:t>Rated total output power</w:t>
            </w:r>
            <w:r w:rsidRPr="003B5E50">
              <w:rPr>
                <w:color w:val="FF0000"/>
              </w:rPr>
              <w:t xml:space="preserve"> per </w:t>
            </w:r>
            <w:r w:rsidRPr="003B5E50">
              <w:rPr>
                <w:i/>
                <w:color w:val="FF0000"/>
              </w:rPr>
              <w:t xml:space="preserve">TAB connector </w:t>
            </w:r>
            <w:r w:rsidRPr="003B5E50">
              <w:rPr>
                <w:color w:val="FF0000"/>
              </w:rPr>
              <w:t>(</w:t>
            </w:r>
            <w:proofErr w:type="spellStart"/>
            <w:proofErr w:type="gramStart"/>
            <w:r w:rsidRPr="003B5E50">
              <w:rPr>
                <w:color w:val="FF0000"/>
              </w:rPr>
              <w:t>P</w:t>
            </w:r>
            <w:r w:rsidRPr="003B5E50">
              <w:rPr>
                <w:color w:val="FF0000"/>
                <w:vertAlign w:val="subscript"/>
              </w:rPr>
              <w:t>rated,t</w:t>
            </w:r>
            <w:proofErr w:type="gramEnd"/>
            <w:r w:rsidRPr="003B5E50">
              <w:rPr>
                <w:color w:val="FF0000"/>
                <w:vertAlign w:val="subscript"/>
              </w:rPr>
              <w:t>,TABC</w:t>
            </w:r>
            <w:proofErr w:type="spellEnd"/>
            <w:r w:rsidRPr="003B5E50">
              <w:rPr>
                <w:color w:val="FF0000"/>
              </w:rPr>
              <w:t xml:space="preserve">) in the </w:t>
            </w:r>
            <w:r w:rsidRPr="003B5E50">
              <w:rPr>
                <w:i/>
                <w:color w:val="FF0000"/>
              </w:rPr>
              <w:t>operating band</w:t>
            </w:r>
            <w:r w:rsidRPr="003B5E50">
              <w:rPr>
                <w:color w:val="FF0000"/>
              </w:rPr>
              <w:t xml:space="preserve"> – 30 dB</w:t>
            </w:r>
          </w:p>
        </w:tc>
      </w:tr>
      <w:tr w:rsidR="003B5E50" w:rsidRPr="003B5E50" w14:paraId="2F936057" w14:textId="77777777" w:rsidTr="002226BF">
        <w:trPr>
          <w:cantSplit/>
          <w:trHeight w:val="668"/>
          <w:jc w:val="center"/>
        </w:trPr>
        <w:tc>
          <w:tcPr>
            <w:tcW w:w="3253" w:type="dxa"/>
          </w:tcPr>
          <w:p w14:paraId="30FF83B5" w14:textId="77777777" w:rsidR="003B5E50" w:rsidRPr="003B5E50" w:rsidRDefault="003B5E50" w:rsidP="002226BF">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556C7F82" w14:textId="3ECA86DF" w:rsidR="003B5E50" w:rsidRPr="003B5E50" w:rsidRDefault="003B5E50" w:rsidP="002226BF">
            <w:pPr>
              <w:pStyle w:val="TAL"/>
              <w:rPr>
                <w:rFonts w:cs="Arial"/>
                <w:color w:val="FF0000"/>
              </w:rPr>
            </w:pPr>
            <w:r w:rsidRPr="003B5E50">
              <w:rPr>
                <w:rFonts w:cs="Arial"/>
                <w:color w:val="FF0000"/>
              </w:rPr>
              <w:t xml:space="preserve">± </w:t>
            </w:r>
            <w:r w:rsidR="004426AB">
              <w:rPr>
                <w:rFonts w:cs="Arial"/>
                <w:color w:val="FF0000"/>
              </w:rPr>
              <w:t>20</w:t>
            </w:r>
            <w:r w:rsidRPr="003B5E50">
              <w:rPr>
                <w:rFonts w:cs="Arial"/>
                <w:color w:val="FF0000"/>
              </w:rPr>
              <w:t xml:space="preserve"> MHz</w:t>
            </w:r>
          </w:p>
          <w:p w14:paraId="3E648661" w14:textId="4E4D0C16" w:rsidR="003B5E50" w:rsidRPr="003B5E50" w:rsidRDefault="003B5E50" w:rsidP="002226BF">
            <w:pPr>
              <w:pStyle w:val="TAL"/>
              <w:rPr>
                <w:rFonts w:cs="Arial"/>
                <w:color w:val="FF0000"/>
                <w:vertAlign w:val="subscript"/>
              </w:rPr>
            </w:pPr>
            <w:r w:rsidRPr="003B5E50">
              <w:rPr>
                <w:rFonts w:cs="Arial"/>
                <w:color w:val="FF0000"/>
              </w:rPr>
              <w:t>±</w:t>
            </w:r>
            <w:r w:rsidR="00BF102D">
              <w:rPr>
                <w:rFonts w:cs="Arial"/>
                <w:color w:val="FF0000"/>
              </w:rPr>
              <w:t xml:space="preserve"> 6</w:t>
            </w:r>
            <w:r w:rsidR="004426AB">
              <w:rPr>
                <w:rFonts w:cs="v5.0.0"/>
                <w:color w:val="FF0000"/>
              </w:rPr>
              <w:t>0</w:t>
            </w:r>
            <w:r w:rsidRPr="003B5E50">
              <w:rPr>
                <w:rFonts w:cs="v5.0.0"/>
                <w:color w:val="FF0000"/>
              </w:rPr>
              <w:t xml:space="preserve"> MHz</w:t>
            </w:r>
          </w:p>
          <w:p w14:paraId="3183FD26" w14:textId="693EFDED" w:rsidR="003B5E50" w:rsidRPr="003B5E50" w:rsidRDefault="003B5E50" w:rsidP="002226BF">
            <w:pPr>
              <w:pStyle w:val="TAL"/>
              <w:rPr>
                <w:rFonts w:cs="Arial"/>
                <w:color w:val="FF0000"/>
              </w:rPr>
            </w:pPr>
            <w:r w:rsidRPr="003B5E50">
              <w:rPr>
                <w:rFonts w:cs="Arial"/>
                <w:color w:val="FF0000"/>
              </w:rPr>
              <w:t xml:space="preserve">± </w:t>
            </w:r>
            <w:r w:rsidRPr="003B5E50">
              <w:rPr>
                <w:rFonts w:cs="v5.0.0"/>
                <w:color w:val="FF0000"/>
              </w:rPr>
              <w:t>1</w:t>
            </w:r>
            <w:r w:rsidR="004426AB">
              <w:rPr>
                <w:rFonts w:cs="v5.0.0"/>
                <w:color w:val="FF0000"/>
              </w:rPr>
              <w:t>00</w:t>
            </w:r>
            <w:r w:rsidRPr="003B5E50">
              <w:rPr>
                <w:rFonts w:cs="v5.0.0"/>
                <w:color w:val="FF0000"/>
              </w:rPr>
              <w:t xml:space="preserve"> MHz</w:t>
            </w:r>
          </w:p>
        </w:tc>
      </w:tr>
    </w:tbl>
    <w:p w14:paraId="0EB59384" w14:textId="3F0B1F72" w:rsidR="003B5E50" w:rsidRPr="003B5E50" w:rsidRDefault="003B5E50" w:rsidP="008F0D24">
      <w:pPr>
        <w:jc w:val="both"/>
        <w:rPr>
          <w:b/>
          <w:bCs/>
          <w:color w:val="000000" w:themeColor="text1"/>
        </w:rPr>
      </w:pPr>
    </w:p>
    <w:p w14:paraId="32F3F462" w14:textId="1D72DD71" w:rsidR="003B5E50" w:rsidRPr="008F0D24" w:rsidRDefault="003B5E50" w:rsidP="003B5E5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6 for BS type 1-O</w:t>
      </w:r>
    </w:p>
    <w:p w14:paraId="3E0906A7" w14:textId="34BE730A" w:rsidR="003B5E50" w:rsidRPr="003B5E50" w:rsidRDefault="00BF102D" w:rsidP="00BF102D">
      <w:pPr>
        <w:pStyle w:val="TH"/>
        <w:rPr>
          <w:color w:val="FF0000"/>
        </w:rPr>
      </w:pPr>
      <w:r w:rsidRPr="00BF102D">
        <w:rPr>
          <w:color w:val="FF0000"/>
        </w:rPr>
        <w:t>Table 9.8.3-2: Interfering and wanted signals for</w:t>
      </w:r>
      <w:r>
        <w:rPr>
          <w:color w:val="FF0000"/>
        </w:rPr>
        <w:t xml:space="preserve"> </w:t>
      </w:r>
      <w:r w:rsidRPr="00BF102D">
        <w:rPr>
          <w:color w:val="FF0000"/>
        </w:rPr>
        <w:t xml:space="preserve">the OTA transmitter intermodulation requirement for n79 when the narrowest channel bandwidth supported by the BS is 40MHz or </w:t>
      </w:r>
      <w:proofErr w:type="gramStart"/>
      <w:r w:rsidRPr="00BF102D">
        <w:rPr>
          <w:color w:val="FF0000"/>
        </w:rPr>
        <w:t>wider</w:t>
      </w:r>
      <w:proofErr w:type="gramEnd"/>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3B5E50" w:rsidRPr="003B5E50" w14:paraId="3775836B" w14:textId="77777777" w:rsidTr="002226BF">
        <w:trPr>
          <w:cantSplit/>
          <w:tblHeader/>
          <w:jc w:val="center"/>
        </w:trPr>
        <w:tc>
          <w:tcPr>
            <w:tcW w:w="4076" w:type="dxa"/>
          </w:tcPr>
          <w:p w14:paraId="7B511A91" w14:textId="77777777" w:rsidR="003B5E50" w:rsidRPr="003B5E50" w:rsidRDefault="003B5E50" w:rsidP="002226BF">
            <w:pPr>
              <w:pStyle w:val="TAH"/>
              <w:rPr>
                <w:color w:val="FF0000"/>
              </w:rPr>
            </w:pPr>
            <w:r w:rsidRPr="003B5E50">
              <w:rPr>
                <w:color w:val="FF0000"/>
              </w:rPr>
              <w:t>Parameter</w:t>
            </w:r>
          </w:p>
        </w:tc>
        <w:tc>
          <w:tcPr>
            <w:tcW w:w="5701" w:type="dxa"/>
          </w:tcPr>
          <w:p w14:paraId="71752E13" w14:textId="77777777" w:rsidR="003B5E50" w:rsidRPr="003B5E50" w:rsidRDefault="003B5E50" w:rsidP="002226BF">
            <w:pPr>
              <w:pStyle w:val="TAH"/>
              <w:rPr>
                <w:color w:val="FF0000"/>
              </w:rPr>
            </w:pPr>
            <w:r w:rsidRPr="003B5E50">
              <w:rPr>
                <w:color w:val="FF0000"/>
              </w:rPr>
              <w:t>Value</w:t>
            </w:r>
          </w:p>
        </w:tc>
      </w:tr>
      <w:tr w:rsidR="003B5E50" w:rsidRPr="003B5E50" w14:paraId="664CA962" w14:textId="77777777" w:rsidTr="002226BF">
        <w:trPr>
          <w:cantSplit/>
          <w:jc w:val="center"/>
        </w:trPr>
        <w:tc>
          <w:tcPr>
            <w:tcW w:w="4076" w:type="dxa"/>
          </w:tcPr>
          <w:p w14:paraId="323F64BB" w14:textId="77777777" w:rsidR="003B5E50" w:rsidRPr="003B5E50" w:rsidRDefault="003B5E50" w:rsidP="002226BF">
            <w:pPr>
              <w:pStyle w:val="TAC"/>
              <w:rPr>
                <w:color w:val="FF0000"/>
              </w:rPr>
            </w:pPr>
            <w:r w:rsidRPr="003B5E50">
              <w:rPr>
                <w:color w:val="FF0000"/>
              </w:rPr>
              <w:t>Wanted signal</w:t>
            </w:r>
          </w:p>
        </w:tc>
        <w:tc>
          <w:tcPr>
            <w:tcW w:w="5701" w:type="dxa"/>
          </w:tcPr>
          <w:p w14:paraId="45083100" w14:textId="77777777" w:rsidR="003B5E50" w:rsidRPr="003B5E50" w:rsidRDefault="003B5E50" w:rsidP="002226BF">
            <w:pPr>
              <w:pStyle w:val="TAC"/>
              <w:rPr>
                <w:color w:val="FF0000"/>
              </w:rPr>
            </w:pPr>
            <w:r w:rsidRPr="003B5E50">
              <w:rPr>
                <w:color w:val="FF0000"/>
              </w:rPr>
              <w:t>NR single carrier</w:t>
            </w:r>
          </w:p>
        </w:tc>
      </w:tr>
      <w:tr w:rsidR="003B5E50" w:rsidRPr="003B5E50" w14:paraId="3F5C1CB2" w14:textId="77777777" w:rsidTr="002226BF">
        <w:trPr>
          <w:cantSplit/>
          <w:jc w:val="center"/>
        </w:trPr>
        <w:tc>
          <w:tcPr>
            <w:tcW w:w="4076" w:type="dxa"/>
          </w:tcPr>
          <w:p w14:paraId="260B1362" w14:textId="77777777" w:rsidR="003B5E50" w:rsidRPr="003B5E50" w:rsidRDefault="003B5E50" w:rsidP="002226BF">
            <w:pPr>
              <w:pStyle w:val="TAC"/>
              <w:rPr>
                <w:color w:val="FF0000"/>
              </w:rPr>
            </w:pPr>
            <w:r w:rsidRPr="003B5E50">
              <w:rPr>
                <w:color w:val="FF0000"/>
              </w:rPr>
              <w:t>Interfering signal type</w:t>
            </w:r>
          </w:p>
        </w:tc>
        <w:tc>
          <w:tcPr>
            <w:tcW w:w="5701" w:type="dxa"/>
          </w:tcPr>
          <w:p w14:paraId="11F356F8" w14:textId="2E28F4B3" w:rsidR="003B5E50" w:rsidRPr="003B5E50" w:rsidRDefault="003B5E50" w:rsidP="002226BF">
            <w:pPr>
              <w:pStyle w:val="TAC"/>
              <w:rPr>
                <w:color w:val="FF0000"/>
              </w:rPr>
            </w:pPr>
            <w:r w:rsidRPr="003B5E50">
              <w:rPr>
                <w:rFonts w:cs="Arial"/>
                <w:color w:val="FF0000"/>
              </w:rPr>
              <w:t xml:space="preserve">NR signal of </w:t>
            </w:r>
            <w:r w:rsidR="00BF102D">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3B5E50" w:rsidRPr="003B5E50" w14:paraId="4B52887E" w14:textId="77777777" w:rsidTr="002226BF">
        <w:trPr>
          <w:cantSplit/>
          <w:jc w:val="center"/>
        </w:trPr>
        <w:tc>
          <w:tcPr>
            <w:tcW w:w="4076" w:type="dxa"/>
          </w:tcPr>
          <w:p w14:paraId="4BC59FC5" w14:textId="77777777" w:rsidR="003B5E50" w:rsidRPr="003B5E50" w:rsidRDefault="003B5E50" w:rsidP="002226BF">
            <w:pPr>
              <w:pStyle w:val="TAC"/>
              <w:rPr>
                <w:color w:val="FF0000"/>
              </w:rPr>
            </w:pPr>
            <w:r w:rsidRPr="003B5E50">
              <w:rPr>
                <w:rFonts w:eastAsia="Malgun Gothic"/>
                <w:color w:val="FF0000"/>
              </w:rPr>
              <w:t>Interfering signal power level</w:t>
            </w:r>
          </w:p>
        </w:tc>
        <w:tc>
          <w:tcPr>
            <w:tcW w:w="5701" w:type="dxa"/>
          </w:tcPr>
          <w:p w14:paraId="778F30DD" w14:textId="77777777" w:rsidR="003B5E50" w:rsidRPr="003B5E50" w:rsidRDefault="003B5E50" w:rsidP="002226BF">
            <w:pPr>
              <w:pStyle w:val="TAC"/>
              <w:rPr>
                <w:rFonts w:eastAsia="SimSun"/>
                <w:color w:val="FF0000"/>
              </w:rPr>
            </w:pPr>
            <w:r w:rsidRPr="003B5E50">
              <w:rPr>
                <w:rFonts w:cs="v5.0.0"/>
                <w:color w:val="FF0000"/>
                <w:lang w:val="sv-SE"/>
              </w:rPr>
              <w:t xml:space="preserve">min(46 dBm, </w:t>
            </w:r>
            <w:proofErr w:type="spellStart"/>
            <w:r w:rsidRPr="003B5E50">
              <w:rPr>
                <w:rFonts w:eastAsia="SimSun"/>
                <w:color w:val="FF0000"/>
                <w:lang w:eastAsia="ja-JP"/>
              </w:rPr>
              <w:t>P</w:t>
            </w:r>
            <w:r w:rsidRPr="003B5E50">
              <w:rPr>
                <w:rFonts w:eastAsia="SimSun"/>
                <w:color w:val="FF0000"/>
                <w:vertAlign w:val="subscript"/>
                <w:lang w:eastAsia="ja-JP"/>
              </w:rPr>
              <w:t>rated,t,TRP</w:t>
            </w:r>
            <w:proofErr w:type="spellEnd"/>
            <w:r w:rsidRPr="003B5E50">
              <w:rPr>
                <w:rFonts w:cs="v5.0.0"/>
                <w:color w:val="FF0000"/>
                <w:lang w:val="sv-SE"/>
              </w:rPr>
              <w:t>)</w:t>
            </w:r>
          </w:p>
        </w:tc>
      </w:tr>
      <w:tr w:rsidR="003B5E50" w:rsidRPr="003B5E50" w14:paraId="360F9995" w14:textId="77777777" w:rsidTr="002226BF">
        <w:trPr>
          <w:cantSplit/>
          <w:jc w:val="center"/>
        </w:trPr>
        <w:tc>
          <w:tcPr>
            <w:tcW w:w="4076" w:type="dxa"/>
          </w:tcPr>
          <w:p w14:paraId="384B2D81" w14:textId="77777777" w:rsidR="003B5E50" w:rsidRPr="003B5E50" w:rsidRDefault="003B5E50" w:rsidP="002226BF">
            <w:pPr>
              <w:pStyle w:val="TAC"/>
              <w:rPr>
                <w:color w:val="FF0000"/>
              </w:rPr>
            </w:pPr>
            <w:r w:rsidRPr="003B5E50">
              <w:rPr>
                <w:color w:val="FF0000"/>
              </w:rPr>
              <w:t>Interfering signal centre frequency offset from the lower (upper) edge of the wanted signal</w:t>
            </w:r>
            <w:r w:rsidRPr="003B5E50">
              <w:rPr>
                <w:color w:val="FF0000"/>
                <w:lang w:val="en-US" w:eastAsia="zh-CN"/>
              </w:rPr>
              <w:t xml:space="preserve"> </w:t>
            </w:r>
            <w:r w:rsidRPr="003B5E50">
              <w:rPr>
                <w:rFonts w:cs="Arial"/>
                <w:color w:val="FF0000"/>
              </w:rPr>
              <w:t xml:space="preserve">or edge of </w:t>
            </w:r>
            <w:r w:rsidRPr="003B5E50">
              <w:rPr>
                <w:rFonts w:cs="Arial"/>
                <w:i/>
                <w:color w:val="FF0000"/>
              </w:rPr>
              <w:t>sub-block</w:t>
            </w:r>
            <w:r w:rsidRPr="003B5E50">
              <w:rPr>
                <w:rFonts w:cs="Arial"/>
                <w:color w:val="FF0000"/>
              </w:rPr>
              <w:t xml:space="preserve"> inside a gap</w:t>
            </w:r>
          </w:p>
        </w:tc>
        <w:tc>
          <w:tcPr>
            <w:tcW w:w="5701" w:type="dxa"/>
          </w:tcPr>
          <w:p w14:paraId="371D7EA3" w14:textId="2A0D13DE" w:rsidR="003B5E50" w:rsidRPr="003B5E50" w:rsidRDefault="003B5E50" w:rsidP="002226BF">
            <w:pPr>
              <w:pStyle w:val="TAL"/>
              <w:jc w:val="center"/>
              <w:rPr>
                <w:rFonts w:cs="Arial"/>
                <w:color w:val="FF0000"/>
              </w:rPr>
            </w:pPr>
            <w:r w:rsidRPr="003B5E50">
              <w:rPr>
                <w:rFonts w:cs="Arial"/>
                <w:color w:val="FF0000"/>
              </w:rPr>
              <w:t xml:space="preserve">± </w:t>
            </w:r>
            <w:r w:rsidR="00BF102D">
              <w:rPr>
                <w:rFonts w:cs="Arial"/>
                <w:color w:val="FF0000"/>
              </w:rPr>
              <w:t>20</w:t>
            </w:r>
            <w:r w:rsidRPr="003B5E50">
              <w:rPr>
                <w:rFonts w:cs="Arial"/>
                <w:color w:val="FF0000"/>
              </w:rPr>
              <w:t xml:space="preserve"> MHz</w:t>
            </w:r>
          </w:p>
          <w:p w14:paraId="019005B7" w14:textId="3D08D3D8" w:rsidR="003B5E50" w:rsidRPr="003B5E50" w:rsidRDefault="003B5E50" w:rsidP="002226BF">
            <w:pPr>
              <w:pStyle w:val="TAL"/>
              <w:jc w:val="center"/>
              <w:rPr>
                <w:rFonts w:cs="Arial"/>
                <w:color w:val="FF0000"/>
                <w:vertAlign w:val="subscript"/>
              </w:rPr>
            </w:pPr>
            <w:r w:rsidRPr="003B5E50">
              <w:rPr>
                <w:rFonts w:cs="Arial"/>
                <w:color w:val="FF0000"/>
              </w:rPr>
              <w:t xml:space="preserve">± </w:t>
            </w:r>
            <w:r w:rsidR="00BF102D">
              <w:rPr>
                <w:rFonts w:cs="v5.0.0"/>
                <w:color w:val="FF0000"/>
              </w:rPr>
              <w:t>60</w:t>
            </w:r>
            <w:r w:rsidRPr="003B5E50">
              <w:rPr>
                <w:rFonts w:cs="v5.0.0"/>
                <w:color w:val="FF0000"/>
              </w:rPr>
              <w:t xml:space="preserve"> MHz</w:t>
            </w:r>
          </w:p>
          <w:p w14:paraId="0D37F06F" w14:textId="79152CF2" w:rsidR="003B5E50" w:rsidRPr="003B5E50" w:rsidRDefault="003B5E50" w:rsidP="002226BF">
            <w:pPr>
              <w:pStyle w:val="TAC"/>
              <w:rPr>
                <w:color w:val="FF0000"/>
              </w:rPr>
            </w:pPr>
            <w:r w:rsidRPr="003B5E50">
              <w:rPr>
                <w:rFonts w:cs="Arial"/>
                <w:color w:val="FF0000"/>
              </w:rPr>
              <w:t xml:space="preserve">± </w:t>
            </w:r>
            <w:r w:rsidR="00BF102D">
              <w:rPr>
                <w:rFonts w:cs="v5.0.0"/>
                <w:color w:val="FF0000"/>
              </w:rPr>
              <w:t>100</w:t>
            </w:r>
            <w:r w:rsidRPr="003B5E50">
              <w:rPr>
                <w:rFonts w:cs="v5.0.0"/>
                <w:color w:val="FF0000"/>
              </w:rPr>
              <w:t xml:space="preserve"> MHz</w:t>
            </w:r>
          </w:p>
        </w:tc>
      </w:tr>
    </w:tbl>
    <w:p w14:paraId="28C2401E" w14:textId="3F22815C" w:rsidR="003B5E50" w:rsidRPr="003B5E50" w:rsidRDefault="003B5E50" w:rsidP="008F0D24">
      <w:pPr>
        <w:jc w:val="both"/>
        <w:rPr>
          <w:b/>
          <w:bCs/>
          <w:color w:val="000000" w:themeColor="text1"/>
        </w:rPr>
      </w:pPr>
    </w:p>
    <w:p w14:paraId="29C984AF" w14:textId="77777777" w:rsidR="003B5E50" w:rsidRPr="008F0D24" w:rsidRDefault="003B5E50" w:rsidP="008F0D24">
      <w:pPr>
        <w:jc w:val="both"/>
        <w:rPr>
          <w:b/>
          <w:bCs/>
          <w:color w:val="000000" w:themeColor="text1"/>
        </w:rPr>
      </w:pPr>
    </w:p>
    <w:p w14:paraId="436F1EE3" w14:textId="54CBEC5E" w:rsidR="008F0D24" w:rsidRDefault="008F0D24" w:rsidP="008F0D24">
      <w:pPr>
        <w:pStyle w:val="aff"/>
        <w:ind w:leftChars="0" w:left="420"/>
        <w:rPr>
          <w:b/>
          <w:bCs/>
          <w:color w:val="000000" w:themeColor="text1"/>
        </w:rPr>
      </w:pPr>
    </w:p>
    <w:p w14:paraId="0FAF4196" w14:textId="3AD9B817" w:rsidR="003C3A55" w:rsidRPr="008F0D24" w:rsidRDefault="003C3A55" w:rsidP="008F0D24">
      <w:pPr>
        <w:jc w:val="both"/>
        <w:rPr>
          <w:b/>
          <w:bCs/>
          <w:color w:val="000000" w:themeColor="text1"/>
        </w:rPr>
      </w:pPr>
    </w:p>
    <w:p w14:paraId="4D780D91" w14:textId="01F36A8E" w:rsidR="00635A3E" w:rsidRDefault="002A44E9" w:rsidP="00635A3E">
      <w:pPr>
        <w:jc w:val="both"/>
        <w:rPr>
          <w:lang w:eastAsia="ja-JP"/>
        </w:rPr>
      </w:pPr>
      <w:r>
        <w:rPr>
          <w:rFonts w:hint="eastAsia"/>
          <w:lang w:eastAsia="ja-JP"/>
        </w:rPr>
        <w:t>C</w:t>
      </w:r>
      <w:r>
        <w:rPr>
          <w:lang w:eastAsia="ja-JP"/>
        </w:rPr>
        <w:t>orresponding CR is submitted for TS 38.104[1]</w:t>
      </w:r>
      <w:r w:rsidR="008C5363">
        <w:rPr>
          <w:lang w:eastAsia="ja-JP"/>
        </w:rPr>
        <w:t>, TS38.141-1[2] and TS38.141-2[3]</w:t>
      </w:r>
      <w:r>
        <w:rPr>
          <w:lang w:eastAsia="ja-JP"/>
        </w:rPr>
        <w:t>.</w:t>
      </w:r>
    </w:p>
    <w:p w14:paraId="1A64CDBB" w14:textId="780E743C" w:rsidR="00A33BED" w:rsidRPr="00A33BED" w:rsidRDefault="00291789" w:rsidP="008D494F">
      <w:pPr>
        <w:pStyle w:val="1"/>
        <w:numPr>
          <w:ilvl w:val="0"/>
          <w:numId w:val="2"/>
        </w:numPr>
        <w:ind w:left="567" w:hanging="567"/>
        <w:rPr>
          <w:lang w:eastAsia="ja-JP"/>
        </w:rPr>
      </w:pPr>
      <w:r>
        <w:rPr>
          <w:lang w:eastAsia="ja-JP"/>
        </w:rPr>
        <w:t>Con</w:t>
      </w:r>
      <w:r w:rsidR="00A33BED">
        <w:rPr>
          <w:lang w:eastAsia="ja-JP"/>
        </w:rPr>
        <w:t>clusion</w:t>
      </w:r>
    </w:p>
    <w:p w14:paraId="66857256" w14:textId="4AB3FE46" w:rsidR="00A95041" w:rsidRDefault="00A33BED" w:rsidP="00FB0D49">
      <w:pPr>
        <w:jc w:val="both"/>
        <w:rPr>
          <w:lang w:eastAsia="ja-JP"/>
        </w:rPr>
      </w:pPr>
      <w:r>
        <w:rPr>
          <w:lang w:eastAsia="ja-JP"/>
        </w:rPr>
        <w:t>In this contrib</w:t>
      </w:r>
      <w:r w:rsidRPr="007301B6">
        <w:rPr>
          <w:color w:val="000000" w:themeColor="text1"/>
          <w:lang w:eastAsia="ja-JP"/>
        </w:rPr>
        <w:t xml:space="preserve">ution, we provide </w:t>
      </w:r>
      <w:r w:rsidR="002A44E9">
        <w:rPr>
          <w:color w:val="000000" w:themeColor="text1"/>
          <w:lang w:eastAsia="ja-JP"/>
        </w:rPr>
        <w:t xml:space="preserve">the proposal to support </w:t>
      </w:r>
      <w:r w:rsidR="002A44E9">
        <w:rPr>
          <w:rFonts w:hint="eastAsia"/>
          <w:color w:val="000000" w:themeColor="text1"/>
          <w:lang w:eastAsia="ja-JP"/>
        </w:rPr>
        <w:t>corresponding</w:t>
      </w:r>
      <w:r w:rsidR="002A44E9">
        <w:rPr>
          <w:color w:val="000000" w:themeColor="text1"/>
          <w:lang w:eastAsia="ja-JP"/>
        </w:rPr>
        <w:t xml:space="preserve"> CR on </w:t>
      </w:r>
      <w:r w:rsidR="002A44E9" w:rsidRPr="00635A3E">
        <w:rPr>
          <w:lang w:eastAsia="ja-JP"/>
        </w:rPr>
        <w:t>NR support for dedicated spectrum less than 5MHz for FR1</w:t>
      </w:r>
      <w:r>
        <w:rPr>
          <w:lang w:eastAsia="ja-JP"/>
        </w:rPr>
        <w:t>.</w:t>
      </w:r>
    </w:p>
    <w:p w14:paraId="05E467E0" w14:textId="57EEB214" w:rsidR="00A154D0" w:rsidRPr="00635A3E" w:rsidRDefault="00A154D0" w:rsidP="00A154D0">
      <w:pPr>
        <w:jc w:val="both"/>
        <w:rPr>
          <w:b/>
          <w:bCs/>
          <w:lang w:eastAsia="ja-JP"/>
        </w:rPr>
      </w:pPr>
      <w:r w:rsidRPr="00635A3E">
        <w:rPr>
          <w:rFonts w:hint="eastAsia"/>
          <w:b/>
          <w:bCs/>
          <w:lang w:eastAsia="ja-JP"/>
        </w:rPr>
        <w:t>O</w:t>
      </w:r>
      <w:r w:rsidRPr="00635A3E">
        <w:rPr>
          <w:b/>
          <w:bCs/>
          <w:lang w:eastAsia="ja-JP"/>
        </w:rPr>
        <w:t>bservation 1:</w:t>
      </w:r>
      <w:r>
        <w:rPr>
          <w:b/>
          <w:bCs/>
          <w:lang w:eastAsia="ja-JP"/>
        </w:rPr>
        <w:t xml:space="preserve"> By introducing </w:t>
      </w:r>
      <w:r w:rsidR="00BF102D">
        <w:rPr>
          <w:b/>
          <w:bCs/>
          <w:lang w:eastAsia="ja-JP"/>
        </w:rPr>
        <w:t>10</w:t>
      </w:r>
      <w:r>
        <w:rPr>
          <w:b/>
          <w:bCs/>
          <w:lang w:eastAsia="ja-JP"/>
        </w:rPr>
        <w:t>MHz BW</w:t>
      </w:r>
      <w:r w:rsidR="00BF102D">
        <w:rPr>
          <w:b/>
          <w:bCs/>
          <w:lang w:eastAsia="ja-JP"/>
        </w:rPr>
        <w:t xml:space="preserve"> for band n79</w:t>
      </w:r>
      <w:r>
        <w:rPr>
          <w:b/>
          <w:bCs/>
          <w:lang w:eastAsia="ja-JP"/>
        </w:rPr>
        <w:t xml:space="preserve">, Tx Intermodulation shall be tested with </w:t>
      </w:r>
      <w:r w:rsidR="00BF102D">
        <w:rPr>
          <w:b/>
          <w:bCs/>
          <w:lang w:eastAsia="ja-JP"/>
        </w:rPr>
        <w:t>10</w:t>
      </w:r>
      <w:r>
        <w:rPr>
          <w:b/>
          <w:bCs/>
          <w:lang w:eastAsia="ja-JP"/>
        </w:rPr>
        <w:t xml:space="preserve">MHz BW even if the BS doesn’t support </w:t>
      </w:r>
      <w:r w:rsidR="00BF102D">
        <w:rPr>
          <w:b/>
          <w:bCs/>
          <w:lang w:eastAsia="ja-JP"/>
        </w:rPr>
        <w:t>10</w:t>
      </w:r>
      <w:r>
        <w:rPr>
          <w:b/>
          <w:bCs/>
          <w:lang w:eastAsia="ja-JP"/>
        </w:rPr>
        <w:t>MHz BW in current specification.</w:t>
      </w:r>
    </w:p>
    <w:p w14:paraId="4F8192B4" w14:textId="77777777" w:rsidR="00A154D0" w:rsidRPr="00635A3E" w:rsidRDefault="00A154D0" w:rsidP="00A154D0">
      <w:pPr>
        <w:jc w:val="both"/>
        <w:rPr>
          <w:b/>
          <w:bCs/>
          <w:lang w:eastAsia="ja-JP"/>
        </w:rPr>
      </w:pPr>
      <w:r w:rsidRPr="00635A3E">
        <w:rPr>
          <w:rFonts w:hint="eastAsia"/>
          <w:b/>
          <w:bCs/>
          <w:lang w:eastAsia="ja-JP"/>
        </w:rPr>
        <w:t>O</w:t>
      </w:r>
      <w:r w:rsidRPr="00635A3E">
        <w:rPr>
          <w:b/>
          <w:bCs/>
          <w:lang w:eastAsia="ja-JP"/>
        </w:rPr>
        <w:t>bservation 2:</w:t>
      </w:r>
      <w:r>
        <w:rPr>
          <w:b/>
          <w:bCs/>
          <w:lang w:eastAsia="ja-JP"/>
        </w:rPr>
        <w:t xml:space="preserve"> In current Tx intermodulation minimum requirements, the interfering signal type and interfering signal frequency position are not matching Japanese regulation.</w:t>
      </w:r>
    </w:p>
    <w:p w14:paraId="4A29EC96" w14:textId="1D5BCA71" w:rsidR="005B27E2" w:rsidRPr="005B27E2" w:rsidRDefault="00A154D0" w:rsidP="005B27E2">
      <w:pPr>
        <w:jc w:val="both"/>
        <w:rPr>
          <w:b/>
          <w:bCs/>
          <w:color w:val="000000" w:themeColor="text1"/>
          <w:lang w:eastAsia="ja-JP"/>
        </w:rPr>
      </w:pPr>
      <w:r w:rsidRPr="00635A3E">
        <w:rPr>
          <w:rFonts w:hint="eastAsia"/>
          <w:b/>
          <w:bCs/>
          <w:lang w:eastAsia="ja-JP"/>
        </w:rPr>
        <w:t>P</w:t>
      </w:r>
      <w:r w:rsidRPr="00635A3E">
        <w:rPr>
          <w:b/>
          <w:bCs/>
          <w:lang w:eastAsia="ja-JP"/>
        </w:rPr>
        <w:t>roposal 1:</w:t>
      </w:r>
      <w:r>
        <w:rPr>
          <w:rFonts w:hint="eastAsia"/>
          <w:b/>
          <w:bCs/>
          <w:lang w:eastAsia="ja-JP"/>
        </w:rPr>
        <w:t xml:space="preserve"> </w:t>
      </w:r>
      <w:r>
        <w:rPr>
          <w:b/>
          <w:bCs/>
          <w:lang w:eastAsia="ja-JP"/>
        </w:rPr>
        <w:t xml:space="preserve">Add </w:t>
      </w:r>
      <w:r w:rsidR="00BA4C48">
        <w:rPr>
          <w:b/>
          <w:bCs/>
          <w:lang w:eastAsia="ja-JP"/>
        </w:rPr>
        <w:t>region</w:t>
      </w:r>
      <w:r>
        <w:rPr>
          <w:b/>
          <w:bCs/>
          <w:lang w:eastAsia="ja-JP"/>
        </w:rPr>
        <w:t>al requirement tables for band n</w:t>
      </w:r>
      <w:r w:rsidR="00BF102D">
        <w:rPr>
          <w:b/>
          <w:bCs/>
          <w:lang w:eastAsia="ja-JP"/>
        </w:rPr>
        <w:t>79</w:t>
      </w:r>
      <w:r>
        <w:rPr>
          <w:b/>
          <w:bCs/>
          <w:lang w:eastAsia="ja-JP"/>
        </w:rPr>
        <w:t xml:space="preserve"> in Japan as follows, </w:t>
      </w:r>
    </w:p>
    <w:p w14:paraId="456619D9" w14:textId="77777777" w:rsidR="005B27E2" w:rsidRPr="008F0D24" w:rsidRDefault="005B27E2" w:rsidP="005B27E2">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4 for BS type 1-C</w:t>
      </w:r>
    </w:p>
    <w:p w14:paraId="78FA7996" w14:textId="77777777" w:rsidR="005B27E2" w:rsidRPr="003B5E50" w:rsidRDefault="005B27E2" w:rsidP="005B27E2">
      <w:pPr>
        <w:pStyle w:val="TH"/>
        <w:rPr>
          <w:color w:val="FF0000"/>
        </w:rPr>
      </w:pPr>
      <w:r w:rsidRPr="00B83887">
        <w:rPr>
          <w:color w:val="FF0000"/>
        </w:rPr>
        <w:t xml:space="preserve">Table 6.7.2.2-3 Interfering and wanted signals for the additional transmitter intermodulation requirement for Band n79 when the narrowest channel bandwidth supported by the BS is 40MHz or </w:t>
      </w:r>
      <w:proofErr w:type="gramStart"/>
      <w:r w:rsidRPr="00B83887">
        <w:rPr>
          <w:color w:val="FF0000"/>
        </w:rPr>
        <w:t>wider</w:t>
      </w:r>
      <w:proofErr w:type="gramEnd"/>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5B27E2" w:rsidRPr="003B5E50" w14:paraId="48C37DD9" w14:textId="77777777" w:rsidTr="00AF35D7">
        <w:trPr>
          <w:cantSplit/>
          <w:trHeight w:val="222"/>
          <w:jc w:val="center"/>
        </w:trPr>
        <w:tc>
          <w:tcPr>
            <w:tcW w:w="3253" w:type="dxa"/>
          </w:tcPr>
          <w:p w14:paraId="3C1774F1" w14:textId="77777777" w:rsidR="005B27E2" w:rsidRPr="003B5E50" w:rsidRDefault="005B27E2" w:rsidP="00AF35D7">
            <w:pPr>
              <w:pStyle w:val="TAL"/>
              <w:jc w:val="center"/>
              <w:rPr>
                <w:rFonts w:cs="Arial"/>
                <w:b/>
                <w:bCs/>
                <w:color w:val="FF0000"/>
              </w:rPr>
            </w:pPr>
            <w:r w:rsidRPr="003B5E50">
              <w:rPr>
                <w:rFonts w:cs="Arial"/>
                <w:b/>
                <w:bCs/>
                <w:color w:val="FF0000"/>
              </w:rPr>
              <w:t>Parameter</w:t>
            </w:r>
          </w:p>
        </w:tc>
        <w:tc>
          <w:tcPr>
            <w:tcW w:w="6558" w:type="dxa"/>
          </w:tcPr>
          <w:p w14:paraId="6AEE085B" w14:textId="77777777" w:rsidR="005B27E2" w:rsidRPr="003B5E50" w:rsidRDefault="005B27E2" w:rsidP="00AF35D7">
            <w:pPr>
              <w:pStyle w:val="TAL"/>
              <w:jc w:val="center"/>
              <w:rPr>
                <w:rFonts w:cs="Arial"/>
                <w:b/>
                <w:bCs/>
                <w:color w:val="FF0000"/>
                <w:lang w:eastAsia="ja-JP"/>
              </w:rPr>
            </w:pPr>
            <w:r w:rsidRPr="003B5E50">
              <w:rPr>
                <w:rFonts w:cs="Arial"/>
                <w:b/>
                <w:bCs/>
                <w:color w:val="FF0000"/>
              </w:rPr>
              <w:t>Value</w:t>
            </w:r>
          </w:p>
        </w:tc>
      </w:tr>
      <w:tr w:rsidR="005B27E2" w:rsidRPr="003B5E50" w14:paraId="24A8379E" w14:textId="77777777" w:rsidTr="00AF35D7">
        <w:trPr>
          <w:cantSplit/>
          <w:trHeight w:val="222"/>
          <w:jc w:val="center"/>
        </w:trPr>
        <w:tc>
          <w:tcPr>
            <w:tcW w:w="3253" w:type="dxa"/>
          </w:tcPr>
          <w:p w14:paraId="0EBFD22A" w14:textId="77777777" w:rsidR="005B27E2" w:rsidRPr="003B5E50" w:rsidRDefault="005B27E2" w:rsidP="00AF35D7">
            <w:pPr>
              <w:pStyle w:val="TAL"/>
              <w:rPr>
                <w:rFonts w:cs="Arial"/>
                <w:color w:val="FF0000"/>
              </w:rPr>
            </w:pPr>
            <w:r w:rsidRPr="003B5E50">
              <w:rPr>
                <w:rFonts w:cs="Arial"/>
                <w:color w:val="FF0000"/>
              </w:rPr>
              <w:t>Wanted signal</w:t>
            </w:r>
          </w:p>
        </w:tc>
        <w:tc>
          <w:tcPr>
            <w:tcW w:w="6558" w:type="dxa"/>
          </w:tcPr>
          <w:p w14:paraId="6FEE510C" w14:textId="77777777" w:rsidR="005B27E2" w:rsidRPr="003B5E50" w:rsidRDefault="005B27E2" w:rsidP="00AF35D7">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5B27E2" w:rsidRPr="003B5E50" w14:paraId="44A52008" w14:textId="77777777" w:rsidTr="00AF35D7">
        <w:trPr>
          <w:cantSplit/>
          <w:trHeight w:val="222"/>
          <w:jc w:val="center"/>
        </w:trPr>
        <w:tc>
          <w:tcPr>
            <w:tcW w:w="3253" w:type="dxa"/>
          </w:tcPr>
          <w:p w14:paraId="646A5E6B" w14:textId="77777777" w:rsidR="005B27E2" w:rsidRPr="003B5E50" w:rsidRDefault="005B27E2" w:rsidP="00AF35D7">
            <w:pPr>
              <w:pStyle w:val="TAL"/>
              <w:rPr>
                <w:rFonts w:cs="Arial"/>
                <w:color w:val="FF0000"/>
              </w:rPr>
            </w:pPr>
            <w:r w:rsidRPr="003B5E50">
              <w:rPr>
                <w:rFonts w:cs="Arial"/>
                <w:color w:val="FF0000"/>
              </w:rPr>
              <w:t>Interfering signal type</w:t>
            </w:r>
          </w:p>
        </w:tc>
        <w:tc>
          <w:tcPr>
            <w:tcW w:w="6558" w:type="dxa"/>
          </w:tcPr>
          <w:p w14:paraId="5FB52DA6" w14:textId="77777777" w:rsidR="005B27E2" w:rsidRPr="003B5E50" w:rsidRDefault="005B27E2" w:rsidP="00AF35D7">
            <w:pPr>
              <w:pStyle w:val="TAL"/>
              <w:rPr>
                <w:rFonts w:cs="Arial"/>
                <w:color w:val="FF0000"/>
              </w:rPr>
            </w:pPr>
            <w:r w:rsidRPr="003B5E50">
              <w:rPr>
                <w:rFonts w:cs="Arial"/>
                <w:color w:val="FF0000"/>
              </w:rPr>
              <w:t xml:space="preserve">NR signal of </w:t>
            </w:r>
            <w:r>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5B27E2" w:rsidRPr="003B5E50" w14:paraId="5F206632" w14:textId="77777777" w:rsidTr="00AF35D7">
        <w:trPr>
          <w:cantSplit/>
          <w:trHeight w:val="222"/>
          <w:jc w:val="center"/>
        </w:trPr>
        <w:tc>
          <w:tcPr>
            <w:tcW w:w="3253" w:type="dxa"/>
          </w:tcPr>
          <w:p w14:paraId="0DCAADDF" w14:textId="77777777" w:rsidR="005B27E2" w:rsidRPr="003B5E50" w:rsidRDefault="005B27E2" w:rsidP="00AF35D7">
            <w:pPr>
              <w:pStyle w:val="TAL"/>
              <w:rPr>
                <w:rFonts w:cs="Arial"/>
                <w:color w:val="FF0000"/>
              </w:rPr>
            </w:pPr>
            <w:r w:rsidRPr="003B5E50">
              <w:rPr>
                <w:rFonts w:cs="Arial"/>
                <w:color w:val="FF0000"/>
              </w:rPr>
              <w:t>Interfering signal level</w:t>
            </w:r>
          </w:p>
        </w:tc>
        <w:tc>
          <w:tcPr>
            <w:tcW w:w="6558" w:type="dxa"/>
          </w:tcPr>
          <w:p w14:paraId="337D0B1F" w14:textId="77777777" w:rsidR="005B27E2" w:rsidRPr="003B5E50" w:rsidRDefault="005B27E2" w:rsidP="00AF35D7">
            <w:pPr>
              <w:pStyle w:val="TAL"/>
              <w:rPr>
                <w:rFonts w:cs="Arial"/>
                <w:color w:val="FF0000"/>
              </w:rPr>
            </w:pPr>
            <w:r w:rsidRPr="003B5E50">
              <w:rPr>
                <w:rFonts w:cs="Arial"/>
                <w:color w:val="FF0000"/>
              </w:rPr>
              <w:t>Rated total output power in the operating band – 30 dB</w:t>
            </w:r>
          </w:p>
        </w:tc>
      </w:tr>
      <w:tr w:rsidR="005B27E2" w:rsidRPr="003B5E50" w14:paraId="3FD73FB4" w14:textId="77777777" w:rsidTr="00AF35D7">
        <w:trPr>
          <w:cantSplit/>
          <w:trHeight w:val="668"/>
          <w:jc w:val="center"/>
        </w:trPr>
        <w:tc>
          <w:tcPr>
            <w:tcW w:w="3253" w:type="dxa"/>
          </w:tcPr>
          <w:p w14:paraId="78FD865E" w14:textId="77777777" w:rsidR="005B27E2" w:rsidRPr="003B5E50" w:rsidRDefault="005B27E2" w:rsidP="00AF35D7">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3118CE2B" w14:textId="77777777" w:rsidR="005B27E2" w:rsidRPr="003B5E50" w:rsidRDefault="005B27E2" w:rsidP="00AF35D7">
            <w:pPr>
              <w:pStyle w:val="TAL"/>
              <w:rPr>
                <w:rFonts w:cs="Arial"/>
                <w:color w:val="FF0000"/>
              </w:rPr>
            </w:pPr>
            <w:r w:rsidRPr="003B5E50">
              <w:rPr>
                <w:rFonts w:cs="Arial"/>
                <w:color w:val="FF0000"/>
              </w:rPr>
              <w:t xml:space="preserve">± </w:t>
            </w:r>
            <w:r>
              <w:rPr>
                <w:rFonts w:cs="Arial"/>
                <w:color w:val="FF0000"/>
              </w:rPr>
              <w:t>20</w:t>
            </w:r>
            <w:r w:rsidRPr="003B5E50">
              <w:rPr>
                <w:rFonts w:cs="Arial"/>
                <w:color w:val="FF0000"/>
              </w:rPr>
              <w:t xml:space="preserve"> MHz</w:t>
            </w:r>
          </w:p>
          <w:p w14:paraId="1FAA1194" w14:textId="77777777" w:rsidR="005B27E2" w:rsidRPr="003B5E50" w:rsidRDefault="005B27E2" w:rsidP="00AF35D7">
            <w:pPr>
              <w:pStyle w:val="TAL"/>
              <w:rPr>
                <w:rFonts w:cs="Arial"/>
                <w:color w:val="FF0000"/>
                <w:vertAlign w:val="subscript"/>
              </w:rPr>
            </w:pPr>
            <w:r w:rsidRPr="003B5E50">
              <w:rPr>
                <w:rFonts w:cs="Arial"/>
                <w:color w:val="FF0000"/>
              </w:rPr>
              <w:t xml:space="preserve">± </w:t>
            </w:r>
            <w:r>
              <w:rPr>
                <w:rFonts w:cs="Arial"/>
                <w:color w:val="FF0000"/>
              </w:rPr>
              <w:t>6</w:t>
            </w:r>
            <w:r>
              <w:rPr>
                <w:rFonts w:cs="v5.0.0"/>
                <w:color w:val="FF0000"/>
              </w:rPr>
              <w:t>0</w:t>
            </w:r>
            <w:r w:rsidRPr="003B5E50">
              <w:rPr>
                <w:rFonts w:cs="v5.0.0"/>
                <w:color w:val="FF0000"/>
              </w:rPr>
              <w:t xml:space="preserve"> MHz</w:t>
            </w:r>
          </w:p>
          <w:p w14:paraId="5A7118F4" w14:textId="77777777" w:rsidR="005B27E2" w:rsidRPr="003B5E50" w:rsidRDefault="005B27E2" w:rsidP="00AF35D7">
            <w:pPr>
              <w:pStyle w:val="TAL"/>
              <w:rPr>
                <w:rFonts w:cs="Arial"/>
                <w:color w:val="FF0000"/>
              </w:rPr>
            </w:pPr>
            <w:r w:rsidRPr="003B5E50">
              <w:rPr>
                <w:rFonts w:cs="Arial"/>
                <w:color w:val="FF0000"/>
              </w:rPr>
              <w:t xml:space="preserve">± </w:t>
            </w:r>
            <w:r>
              <w:rPr>
                <w:rFonts w:cs="v5.0.0"/>
                <w:color w:val="FF0000"/>
              </w:rPr>
              <w:t>100</w:t>
            </w:r>
            <w:r w:rsidRPr="003B5E50">
              <w:rPr>
                <w:rFonts w:cs="v5.0.0"/>
                <w:color w:val="FF0000"/>
              </w:rPr>
              <w:t xml:space="preserve"> MHz</w:t>
            </w:r>
          </w:p>
        </w:tc>
      </w:tr>
    </w:tbl>
    <w:p w14:paraId="3FB3A7EB" w14:textId="77777777" w:rsidR="005B27E2" w:rsidRPr="003B5E50" w:rsidRDefault="005B27E2" w:rsidP="005B27E2">
      <w:pPr>
        <w:jc w:val="both"/>
        <w:rPr>
          <w:b/>
          <w:bCs/>
          <w:color w:val="000000" w:themeColor="text1"/>
        </w:rPr>
      </w:pPr>
    </w:p>
    <w:p w14:paraId="6A3DBFCE" w14:textId="77777777" w:rsidR="005B27E2" w:rsidRPr="008F0D24" w:rsidRDefault="005B27E2" w:rsidP="005B27E2">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5 for BS type 1-H</w:t>
      </w:r>
    </w:p>
    <w:p w14:paraId="5DF42F14" w14:textId="77777777" w:rsidR="005B27E2" w:rsidRPr="003B5E50" w:rsidRDefault="005B27E2" w:rsidP="005B27E2">
      <w:pPr>
        <w:pStyle w:val="TH"/>
        <w:rPr>
          <w:color w:val="FF0000"/>
        </w:rPr>
      </w:pPr>
      <w:r w:rsidRPr="004426AB">
        <w:rPr>
          <w:color w:val="FF0000"/>
        </w:rPr>
        <w:t xml:space="preserve">Table 6.7.3.3-3 Interfering and wanted signals for the additional transmitter intermodulation requirement for Band n79 when the narrowest channel bandwidth supported by the BS is 40MHz or </w:t>
      </w:r>
      <w:proofErr w:type="gramStart"/>
      <w:r w:rsidRPr="004426AB">
        <w:rPr>
          <w:color w:val="FF0000"/>
        </w:rPr>
        <w:t>wider</w:t>
      </w:r>
      <w:proofErr w:type="gramEnd"/>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5B27E2" w:rsidRPr="003B5E50" w14:paraId="235D127F" w14:textId="77777777" w:rsidTr="00AF35D7">
        <w:trPr>
          <w:cantSplit/>
          <w:trHeight w:val="222"/>
          <w:jc w:val="center"/>
        </w:trPr>
        <w:tc>
          <w:tcPr>
            <w:tcW w:w="3253" w:type="dxa"/>
          </w:tcPr>
          <w:p w14:paraId="7BBF0C05" w14:textId="77777777" w:rsidR="005B27E2" w:rsidRPr="003B5E50" w:rsidRDefault="005B27E2" w:rsidP="00AF35D7">
            <w:pPr>
              <w:pStyle w:val="TAL"/>
              <w:jc w:val="center"/>
              <w:rPr>
                <w:rFonts w:cs="Arial"/>
                <w:b/>
                <w:bCs/>
                <w:color w:val="FF0000"/>
              </w:rPr>
            </w:pPr>
            <w:r w:rsidRPr="003B5E50">
              <w:rPr>
                <w:rFonts w:cs="Arial"/>
                <w:b/>
                <w:bCs/>
                <w:color w:val="FF0000"/>
              </w:rPr>
              <w:t>Parameter</w:t>
            </w:r>
          </w:p>
        </w:tc>
        <w:tc>
          <w:tcPr>
            <w:tcW w:w="6558" w:type="dxa"/>
          </w:tcPr>
          <w:p w14:paraId="6B3D2263" w14:textId="77777777" w:rsidR="005B27E2" w:rsidRPr="003B5E50" w:rsidRDefault="005B27E2" w:rsidP="00AF35D7">
            <w:pPr>
              <w:pStyle w:val="TAL"/>
              <w:jc w:val="center"/>
              <w:rPr>
                <w:rFonts w:cs="Arial"/>
                <w:b/>
                <w:bCs/>
                <w:color w:val="FF0000"/>
                <w:lang w:eastAsia="ja-JP"/>
              </w:rPr>
            </w:pPr>
            <w:r w:rsidRPr="003B5E50">
              <w:rPr>
                <w:rFonts w:cs="Arial"/>
                <w:b/>
                <w:bCs/>
                <w:color w:val="FF0000"/>
              </w:rPr>
              <w:t>Value</w:t>
            </w:r>
          </w:p>
        </w:tc>
      </w:tr>
      <w:tr w:rsidR="005B27E2" w:rsidRPr="003B5E50" w14:paraId="604C1E09" w14:textId="77777777" w:rsidTr="00AF35D7">
        <w:trPr>
          <w:cantSplit/>
          <w:trHeight w:val="222"/>
          <w:jc w:val="center"/>
        </w:trPr>
        <w:tc>
          <w:tcPr>
            <w:tcW w:w="3253" w:type="dxa"/>
          </w:tcPr>
          <w:p w14:paraId="449B6695" w14:textId="77777777" w:rsidR="005B27E2" w:rsidRPr="003B5E50" w:rsidRDefault="005B27E2" w:rsidP="00AF35D7">
            <w:pPr>
              <w:pStyle w:val="TAL"/>
              <w:rPr>
                <w:rFonts w:cs="Arial"/>
                <w:color w:val="FF0000"/>
              </w:rPr>
            </w:pPr>
            <w:r w:rsidRPr="003B5E50">
              <w:rPr>
                <w:rFonts w:cs="Arial"/>
                <w:color w:val="FF0000"/>
              </w:rPr>
              <w:t>Wanted signal</w:t>
            </w:r>
          </w:p>
        </w:tc>
        <w:tc>
          <w:tcPr>
            <w:tcW w:w="6558" w:type="dxa"/>
          </w:tcPr>
          <w:p w14:paraId="18BB30CE" w14:textId="77777777" w:rsidR="005B27E2" w:rsidRPr="003B5E50" w:rsidRDefault="005B27E2" w:rsidP="00AF35D7">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5B27E2" w:rsidRPr="003B5E50" w14:paraId="05B3B231" w14:textId="77777777" w:rsidTr="00AF35D7">
        <w:trPr>
          <w:cantSplit/>
          <w:trHeight w:val="222"/>
          <w:jc w:val="center"/>
        </w:trPr>
        <w:tc>
          <w:tcPr>
            <w:tcW w:w="3253" w:type="dxa"/>
          </w:tcPr>
          <w:p w14:paraId="632918E2" w14:textId="77777777" w:rsidR="005B27E2" w:rsidRPr="003B5E50" w:rsidRDefault="005B27E2" w:rsidP="00AF35D7">
            <w:pPr>
              <w:pStyle w:val="TAL"/>
              <w:rPr>
                <w:rFonts w:cs="Arial"/>
                <w:color w:val="FF0000"/>
              </w:rPr>
            </w:pPr>
            <w:r w:rsidRPr="003B5E50">
              <w:rPr>
                <w:rFonts w:cs="Arial"/>
                <w:color w:val="FF0000"/>
              </w:rPr>
              <w:t>Interfering signal type</w:t>
            </w:r>
          </w:p>
        </w:tc>
        <w:tc>
          <w:tcPr>
            <w:tcW w:w="6558" w:type="dxa"/>
          </w:tcPr>
          <w:p w14:paraId="3AAC793B" w14:textId="77777777" w:rsidR="005B27E2" w:rsidRPr="003B5E50" w:rsidRDefault="005B27E2" w:rsidP="00AF35D7">
            <w:pPr>
              <w:pStyle w:val="TAL"/>
              <w:rPr>
                <w:rFonts w:cs="Arial"/>
                <w:color w:val="FF0000"/>
              </w:rPr>
            </w:pPr>
            <w:r w:rsidRPr="003B5E50">
              <w:rPr>
                <w:rFonts w:cs="Arial"/>
                <w:color w:val="FF0000"/>
              </w:rPr>
              <w:t xml:space="preserve">NR signal of </w:t>
            </w:r>
            <w:r>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5B27E2" w:rsidRPr="003B5E50" w14:paraId="2CADFB35" w14:textId="77777777" w:rsidTr="00AF35D7">
        <w:trPr>
          <w:cantSplit/>
          <w:trHeight w:val="222"/>
          <w:jc w:val="center"/>
        </w:trPr>
        <w:tc>
          <w:tcPr>
            <w:tcW w:w="3253" w:type="dxa"/>
          </w:tcPr>
          <w:p w14:paraId="59C7A88A" w14:textId="77777777" w:rsidR="005B27E2" w:rsidRPr="003B5E50" w:rsidRDefault="005B27E2" w:rsidP="00AF35D7">
            <w:pPr>
              <w:pStyle w:val="TAL"/>
              <w:rPr>
                <w:rFonts w:cs="Arial"/>
                <w:color w:val="FF0000"/>
              </w:rPr>
            </w:pPr>
            <w:r w:rsidRPr="003B5E50">
              <w:rPr>
                <w:rFonts w:cs="Arial"/>
                <w:color w:val="FF0000"/>
              </w:rPr>
              <w:t>Interfering signal level</w:t>
            </w:r>
          </w:p>
        </w:tc>
        <w:tc>
          <w:tcPr>
            <w:tcW w:w="6558" w:type="dxa"/>
          </w:tcPr>
          <w:p w14:paraId="5B998C73" w14:textId="77777777" w:rsidR="005B27E2" w:rsidRPr="003B5E50" w:rsidRDefault="005B27E2" w:rsidP="00AF35D7">
            <w:pPr>
              <w:pStyle w:val="TAL"/>
              <w:rPr>
                <w:rFonts w:cs="Arial"/>
                <w:color w:val="FF0000"/>
              </w:rPr>
            </w:pPr>
            <w:r w:rsidRPr="003B5E50">
              <w:rPr>
                <w:i/>
                <w:color w:val="FF0000"/>
              </w:rPr>
              <w:t>Rated total output power</w:t>
            </w:r>
            <w:r w:rsidRPr="003B5E50">
              <w:rPr>
                <w:color w:val="FF0000"/>
              </w:rPr>
              <w:t xml:space="preserve"> per </w:t>
            </w:r>
            <w:r w:rsidRPr="003B5E50">
              <w:rPr>
                <w:i/>
                <w:color w:val="FF0000"/>
              </w:rPr>
              <w:t xml:space="preserve">TAB connector </w:t>
            </w:r>
            <w:r w:rsidRPr="003B5E50">
              <w:rPr>
                <w:color w:val="FF0000"/>
              </w:rPr>
              <w:t>(</w:t>
            </w:r>
            <w:proofErr w:type="spellStart"/>
            <w:proofErr w:type="gramStart"/>
            <w:r w:rsidRPr="003B5E50">
              <w:rPr>
                <w:color w:val="FF0000"/>
              </w:rPr>
              <w:t>P</w:t>
            </w:r>
            <w:r w:rsidRPr="003B5E50">
              <w:rPr>
                <w:color w:val="FF0000"/>
                <w:vertAlign w:val="subscript"/>
              </w:rPr>
              <w:t>rated,t</w:t>
            </w:r>
            <w:proofErr w:type="gramEnd"/>
            <w:r w:rsidRPr="003B5E50">
              <w:rPr>
                <w:color w:val="FF0000"/>
                <w:vertAlign w:val="subscript"/>
              </w:rPr>
              <w:t>,TABC</w:t>
            </w:r>
            <w:proofErr w:type="spellEnd"/>
            <w:r w:rsidRPr="003B5E50">
              <w:rPr>
                <w:color w:val="FF0000"/>
              </w:rPr>
              <w:t xml:space="preserve">) in the </w:t>
            </w:r>
            <w:r w:rsidRPr="003B5E50">
              <w:rPr>
                <w:i/>
                <w:color w:val="FF0000"/>
              </w:rPr>
              <w:t>operating band</w:t>
            </w:r>
            <w:r w:rsidRPr="003B5E50">
              <w:rPr>
                <w:color w:val="FF0000"/>
              </w:rPr>
              <w:t xml:space="preserve"> – 30 dB</w:t>
            </w:r>
          </w:p>
        </w:tc>
      </w:tr>
      <w:tr w:rsidR="005B27E2" w:rsidRPr="003B5E50" w14:paraId="025A204E" w14:textId="77777777" w:rsidTr="00AF35D7">
        <w:trPr>
          <w:cantSplit/>
          <w:trHeight w:val="668"/>
          <w:jc w:val="center"/>
        </w:trPr>
        <w:tc>
          <w:tcPr>
            <w:tcW w:w="3253" w:type="dxa"/>
          </w:tcPr>
          <w:p w14:paraId="298AFB85" w14:textId="77777777" w:rsidR="005B27E2" w:rsidRPr="003B5E50" w:rsidRDefault="005B27E2" w:rsidP="00AF35D7">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53DFD9EF" w14:textId="77777777" w:rsidR="005B27E2" w:rsidRPr="003B5E50" w:rsidRDefault="005B27E2" w:rsidP="00AF35D7">
            <w:pPr>
              <w:pStyle w:val="TAL"/>
              <w:rPr>
                <w:rFonts w:cs="Arial"/>
                <w:color w:val="FF0000"/>
              </w:rPr>
            </w:pPr>
            <w:r w:rsidRPr="003B5E50">
              <w:rPr>
                <w:rFonts w:cs="Arial"/>
                <w:color w:val="FF0000"/>
              </w:rPr>
              <w:t xml:space="preserve">± </w:t>
            </w:r>
            <w:r>
              <w:rPr>
                <w:rFonts w:cs="Arial"/>
                <w:color w:val="FF0000"/>
              </w:rPr>
              <w:t>20</w:t>
            </w:r>
            <w:r w:rsidRPr="003B5E50">
              <w:rPr>
                <w:rFonts w:cs="Arial"/>
                <w:color w:val="FF0000"/>
              </w:rPr>
              <w:t xml:space="preserve"> MHz</w:t>
            </w:r>
          </w:p>
          <w:p w14:paraId="4DB87DA4" w14:textId="77777777" w:rsidR="005B27E2" w:rsidRPr="003B5E50" w:rsidRDefault="005B27E2" w:rsidP="00AF35D7">
            <w:pPr>
              <w:pStyle w:val="TAL"/>
              <w:rPr>
                <w:rFonts w:cs="Arial"/>
                <w:color w:val="FF0000"/>
                <w:vertAlign w:val="subscript"/>
              </w:rPr>
            </w:pPr>
            <w:r w:rsidRPr="003B5E50">
              <w:rPr>
                <w:rFonts w:cs="Arial"/>
                <w:color w:val="FF0000"/>
              </w:rPr>
              <w:t>±</w:t>
            </w:r>
            <w:r>
              <w:rPr>
                <w:rFonts w:cs="Arial"/>
                <w:color w:val="FF0000"/>
              </w:rPr>
              <w:t xml:space="preserve"> 6</w:t>
            </w:r>
            <w:r>
              <w:rPr>
                <w:rFonts w:cs="v5.0.0"/>
                <w:color w:val="FF0000"/>
              </w:rPr>
              <w:t>0</w:t>
            </w:r>
            <w:r w:rsidRPr="003B5E50">
              <w:rPr>
                <w:rFonts w:cs="v5.0.0"/>
                <w:color w:val="FF0000"/>
              </w:rPr>
              <w:t xml:space="preserve"> MHz</w:t>
            </w:r>
          </w:p>
          <w:p w14:paraId="39B8D1EC" w14:textId="77777777" w:rsidR="005B27E2" w:rsidRPr="003B5E50" w:rsidRDefault="005B27E2" w:rsidP="00AF35D7">
            <w:pPr>
              <w:pStyle w:val="TAL"/>
              <w:rPr>
                <w:rFonts w:cs="Arial"/>
                <w:color w:val="FF0000"/>
              </w:rPr>
            </w:pPr>
            <w:r w:rsidRPr="003B5E50">
              <w:rPr>
                <w:rFonts w:cs="Arial"/>
                <w:color w:val="FF0000"/>
              </w:rPr>
              <w:t xml:space="preserve">± </w:t>
            </w:r>
            <w:r w:rsidRPr="003B5E50">
              <w:rPr>
                <w:rFonts w:cs="v5.0.0"/>
                <w:color w:val="FF0000"/>
              </w:rPr>
              <w:t>1</w:t>
            </w:r>
            <w:r>
              <w:rPr>
                <w:rFonts w:cs="v5.0.0"/>
                <w:color w:val="FF0000"/>
              </w:rPr>
              <w:t>00</w:t>
            </w:r>
            <w:r w:rsidRPr="003B5E50">
              <w:rPr>
                <w:rFonts w:cs="v5.0.0"/>
                <w:color w:val="FF0000"/>
              </w:rPr>
              <w:t xml:space="preserve"> MHz</w:t>
            </w:r>
          </w:p>
        </w:tc>
      </w:tr>
    </w:tbl>
    <w:p w14:paraId="56961472" w14:textId="77777777" w:rsidR="005B27E2" w:rsidRPr="003B5E50" w:rsidRDefault="005B27E2" w:rsidP="005B27E2">
      <w:pPr>
        <w:jc w:val="both"/>
        <w:rPr>
          <w:b/>
          <w:bCs/>
          <w:color w:val="000000" w:themeColor="text1"/>
        </w:rPr>
      </w:pPr>
    </w:p>
    <w:p w14:paraId="569B3786" w14:textId="77777777" w:rsidR="005B27E2" w:rsidRPr="008F0D24" w:rsidRDefault="005B27E2" w:rsidP="005B27E2">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6 for BS type 1-O</w:t>
      </w:r>
    </w:p>
    <w:p w14:paraId="1BAE05EB" w14:textId="77777777" w:rsidR="005B27E2" w:rsidRPr="003B5E50" w:rsidRDefault="005B27E2" w:rsidP="005B27E2">
      <w:pPr>
        <w:pStyle w:val="TH"/>
        <w:rPr>
          <w:color w:val="FF0000"/>
        </w:rPr>
      </w:pPr>
      <w:r w:rsidRPr="00BF102D">
        <w:rPr>
          <w:color w:val="FF0000"/>
        </w:rPr>
        <w:t>Table 9.8.3-2: Interfering and wanted signals for</w:t>
      </w:r>
      <w:r>
        <w:rPr>
          <w:color w:val="FF0000"/>
        </w:rPr>
        <w:t xml:space="preserve"> </w:t>
      </w:r>
      <w:r w:rsidRPr="00BF102D">
        <w:rPr>
          <w:color w:val="FF0000"/>
        </w:rPr>
        <w:t xml:space="preserve">the OTA transmitter intermodulation requirement for n79 when the narrowest channel bandwidth supported by the BS is 40MHz or </w:t>
      </w:r>
      <w:proofErr w:type="gramStart"/>
      <w:r w:rsidRPr="00BF102D">
        <w:rPr>
          <w:color w:val="FF0000"/>
        </w:rPr>
        <w:t>wider</w:t>
      </w:r>
      <w:proofErr w:type="gramEnd"/>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5B27E2" w:rsidRPr="003B5E50" w14:paraId="559C700C" w14:textId="77777777" w:rsidTr="00AF35D7">
        <w:trPr>
          <w:cantSplit/>
          <w:tblHeader/>
          <w:jc w:val="center"/>
        </w:trPr>
        <w:tc>
          <w:tcPr>
            <w:tcW w:w="4076" w:type="dxa"/>
          </w:tcPr>
          <w:p w14:paraId="7E25D3F8" w14:textId="77777777" w:rsidR="005B27E2" w:rsidRPr="003B5E50" w:rsidRDefault="005B27E2" w:rsidP="00AF35D7">
            <w:pPr>
              <w:pStyle w:val="TAH"/>
              <w:rPr>
                <w:color w:val="FF0000"/>
              </w:rPr>
            </w:pPr>
            <w:r w:rsidRPr="003B5E50">
              <w:rPr>
                <w:color w:val="FF0000"/>
              </w:rPr>
              <w:t>Parameter</w:t>
            </w:r>
          </w:p>
        </w:tc>
        <w:tc>
          <w:tcPr>
            <w:tcW w:w="5701" w:type="dxa"/>
          </w:tcPr>
          <w:p w14:paraId="0C41DBDD" w14:textId="77777777" w:rsidR="005B27E2" w:rsidRPr="003B5E50" w:rsidRDefault="005B27E2" w:rsidP="00AF35D7">
            <w:pPr>
              <w:pStyle w:val="TAH"/>
              <w:rPr>
                <w:color w:val="FF0000"/>
              </w:rPr>
            </w:pPr>
            <w:r w:rsidRPr="003B5E50">
              <w:rPr>
                <w:color w:val="FF0000"/>
              </w:rPr>
              <w:t>Value</w:t>
            </w:r>
          </w:p>
        </w:tc>
      </w:tr>
      <w:tr w:rsidR="005B27E2" w:rsidRPr="003B5E50" w14:paraId="335C60D9" w14:textId="77777777" w:rsidTr="00AF35D7">
        <w:trPr>
          <w:cantSplit/>
          <w:jc w:val="center"/>
        </w:trPr>
        <w:tc>
          <w:tcPr>
            <w:tcW w:w="4076" w:type="dxa"/>
          </w:tcPr>
          <w:p w14:paraId="6D835020" w14:textId="77777777" w:rsidR="005B27E2" w:rsidRPr="003B5E50" w:rsidRDefault="005B27E2" w:rsidP="00AF35D7">
            <w:pPr>
              <w:pStyle w:val="TAC"/>
              <w:rPr>
                <w:color w:val="FF0000"/>
              </w:rPr>
            </w:pPr>
            <w:r w:rsidRPr="003B5E50">
              <w:rPr>
                <w:color w:val="FF0000"/>
              </w:rPr>
              <w:t>Wanted signal</w:t>
            </w:r>
          </w:p>
        </w:tc>
        <w:tc>
          <w:tcPr>
            <w:tcW w:w="5701" w:type="dxa"/>
          </w:tcPr>
          <w:p w14:paraId="61A5DEAC" w14:textId="77777777" w:rsidR="005B27E2" w:rsidRPr="003B5E50" w:rsidRDefault="005B27E2" w:rsidP="00AF35D7">
            <w:pPr>
              <w:pStyle w:val="TAC"/>
              <w:rPr>
                <w:color w:val="FF0000"/>
              </w:rPr>
            </w:pPr>
            <w:r w:rsidRPr="003B5E50">
              <w:rPr>
                <w:color w:val="FF0000"/>
              </w:rPr>
              <w:t>NR single carrier</w:t>
            </w:r>
          </w:p>
        </w:tc>
      </w:tr>
      <w:tr w:rsidR="005B27E2" w:rsidRPr="003B5E50" w14:paraId="57DB5B13" w14:textId="77777777" w:rsidTr="00AF35D7">
        <w:trPr>
          <w:cantSplit/>
          <w:jc w:val="center"/>
        </w:trPr>
        <w:tc>
          <w:tcPr>
            <w:tcW w:w="4076" w:type="dxa"/>
          </w:tcPr>
          <w:p w14:paraId="79FC420A" w14:textId="77777777" w:rsidR="005B27E2" w:rsidRPr="003B5E50" w:rsidRDefault="005B27E2" w:rsidP="00AF35D7">
            <w:pPr>
              <w:pStyle w:val="TAC"/>
              <w:rPr>
                <w:color w:val="FF0000"/>
              </w:rPr>
            </w:pPr>
            <w:r w:rsidRPr="003B5E50">
              <w:rPr>
                <w:color w:val="FF0000"/>
              </w:rPr>
              <w:t>Interfering signal type</w:t>
            </w:r>
          </w:p>
        </w:tc>
        <w:tc>
          <w:tcPr>
            <w:tcW w:w="5701" w:type="dxa"/>
          </w:tcPr>
          <w:p w14:paraId="5D7E7856" w14:textId="77777777" w:rsidR="005B27E2" w:rsidRPr="003B5E50" w:rsidRDefault="005B27E2" w:rsidP="00AF35D7">
            <w:pPr>
              <w:pStyle w:val="TAC"/>
              <w:rPr>
                <w:color w:val="FF0000"/>
              </w:rPr>
            </w:pPr>
            <w:r w:rsidRPr="003B5E50">
              <w:rPr>
                <w:rFonts w:cs="Arial"/>
                <w:color w:val="FF0000"/>
              </w:rPr>
              <w:t xml:space="preserve">NR signal of </w:t>
            </w:r>
            <w:r>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5B27E2" w:rsidRPr="003B5E50" w14:paraId="0C165D3C" w14:textId="77777777" w:rsidTr="00AF35D7">
        <w:trPr>
          <w:cantSplit/>
          <w:jc w:val="center"/>
        </w:trPr>
        <w:tc>
          <w:tcPr>
            <w:tcW w:w="4076" w:type="dxa"/>
          </w:tcPr>
          <w:p w14:paraId="1541CDF5" w14:textId="77777777" w:rsidR="005B27E2" w:rsidRPr="003B5E50" w:rsidRDefault="005B27E2" w:rsidP="00AF35D7">
            <w:pPr>
              <w:pStyle w:val="TAC"/>
              <w:rPr>
                <w:color w:val="FF0000"/>
              </w:rPr>
            </w:pPr>
            <w:r w:rsidRPr="003B5E50">
              <w:rPr>
                <w:rFonts w:eastAsia="Malgun Gothic"/>
                <w:color w:val="FF0000"/>
              </w:rPr>
              <w:t>Interfering signal power level</w:t>
            </w:r>
          </w:p>
        </w:tc>
        <w:tc>
          <w:tcPr>
            <w:tcW w:w="5701" w:type="dxa"/>
          </w:tcPr>
          <w:p w14:paraId="1886F29E" w14:textId="77777777" w:rsidR="005B27E2" w:rsidRPr="003B5E50" w:rsidRDefault="005B27E2" w:rsidP="00AF35D7">
            <w:pPr>
              <w:pStyle w:val="TAC"/>
              <w:rPr>
                <w:rFonts w:eastAsia="SimSun"/>
                <w:color w:val="FF0000"/>
              </w:rPr>
            </w:pPr>
            <w:r w:rsidRPr="003B5E50">
              <w:rPr>
                <w:rFonts w:cs="v5.0.0"/>
                <w:color w:val="FF0000"/>
                <w:lang w:val="sv-SE"/>
              </w:rPr>
              <w:t xml:space="preserve">min(46 dBm, </w:t>
            </w:r>
            <w:proofErr w:type="spellStart"/>
            <w:r w:rsidRPr="003B5E50">
              <w:rPr>
                <w:rFonts w:eastAsia="SimSun"/>
                <w:color w:val="FF0000"/>
                <w:lang w:eastAsia="ja-JP"/>
              </w:rPr>
              <w:t>P</w:t>
            </w:r>
            <w:r w:rsidRPr="003B5E50">
              <w:rPr>
                <w:rFonts w:eastAsia="SimSun"/>
                <w:color w:val="FF0000"/>
                <w:vertAlign w:val="subscript"/>
                <w:lang w:eastAsia="ja-JP"/>
              </w:rPr>
              <w:t>rated,t,TRP</w:t>
            </w:r>
            <w:proofErr w:type="spellEnd"/>
            <w:r w:rsidRPr="003B5E50">
              <w:rPr>
                <w:rFonts w:cs="v5.0.0"/>
                <w:color w:val="FF0000"/>
                <w:lang w:val="sv-SE"/>
              </w:rPr>
              <w:t>)</w:t>
            </w:r>
          </w:p>
        </w:tc>
      </w:tr>
      <w:tr w:rsidR="005B27E2" w:rsidRPr="003B5E50" w14:paraId="7B19CE74" w14:textId="77777777" w:rsidTr="00AF35D7">
        <w:trPr>
          <w:cantSplit/>
          <w:jc w:val="center"/>
        </w:trPr>
        <w:tc>
          <w:tcPr>
            <w:tcW w:w="4076" w:type="dxa"/>
          </w:tcPr>
          <w:p w14:paraId="5103855C" w14:textId="77777777" w:rsidR="005B27E2" w:rsidRPr="003B5E50" w:rsidRDefault="005B27E2" w:rsidP="00AF35D7">
            <w:pPr>
              <w:pStyle w:val="TAC"/>
              <w:rPr>
                <w:color w:val="FF0000"/>
              </w:rPr>
            </w:pPr>
            <w:r w:rsidRPr="003B5E50">
              <w:rPr>
                <w:color w:val="FF0000"/>
              </w:rPr>
              <w:t>Interfering signal centre frequency offset from the lower (upper) edge of the wanted signal</w:t>
            </w:r>
            <w:r w:rsidRPr="003B5E50">
              <w:rPr>
                <w:color w:val="FF0000"/>
                <w:lang w:val="en-US" w:eastAsia="zh-CN"/>
              </w:rPr>
              <w:t xml:space="preserve"> </w:t>
            </w:r>
            <w:r w:rsidRPr="003B5E50">
              <w:rPr>
                <w:rFonts w:cs="Arial"/>
                <w:color w:val="FF0000"/>
              </w:rPr>
              <w:t xml:space="preserve">or edge of </w:t>
            </w:r>
            <w:r w:rsidRPr="003B5E50">
              <w:rPr>
                <w:rFonts w:cs="Arial"/>
                <w:i/>
                <w:color w:val="FF0000"/>
              </w:rPr>
              <w:t>sub-block</w:t>
            </w:r>
            <w:r w:rsidRPr="003B5E50">
              <w:rPr>
                <w:rFonts w:cs="Arial"/>
                <w:color w:val="FF0000"/>
              </w:rPr>
              <w:t xml:space="preserve"> inside a gap</w:t>
            </w:r>
          </w:p>
        </w:tc>
        <w:tc>
          <w:tcPr>
            <w:tcW w:w="5701" w:type="dxa"/>
          </w:tcPr>
          <w:p w14:paraId="0F200DF7" w14:textId="77777777" w:rsidR="005B27E2" w:rsidRPr="003B5E50" w:rsidRDefault="005B27E2" w:rsidP="00AF35D7">
            <w:pPr>
              <w:pStyle w:val="TAL"/>
              <w:jc w:val="center"/>
              <w:rPr>
                <w:rFonts w:cs="Arial"/>
                <w:color w:val="FF0000"/>
              </w:rPr>
            </w:pPr>
            <w:r w:rsidRPr="003B5E50">
              <w:rPr>
                <w:rFonts w:cs="Arial"/>
                <w:color w:val="FF0000"/>
              </w:rPr>
              <w:t xml:space="preserve">± </w:t>
            </w:r>
            <w:r>
              <w:rPr>
                <w:rFonts w:cs="Arial"/>
                <w:color w:val="FF0000"/>
              </w:rPr>
              <w:t>20</w:t>
            </w:r>
            <w:r w:rsidRPr="003B5E50">
              <w:rPr>
                <w:rFonts w:cs="Arial"/>
                <w:color w:val="FF0000"/>
              </w:rPr>
              <w:t xml:space="preserve"> MHz</w:t>
            </w:r>
          </w:p>
          <w:p w14:paraId="5BC473A7" w14:textId="77777777" w:rsidR="005B27E2" w:rsidRPr="003B5E50" w:rsidRDefault="005B27E2" w:rsidP="00AF35D7">
            <w:pPr>
              <w:pStyle w:val="TAL"/>
              <w:jc w:val="center"/>
              <w:rPr>
                <w:rFonts w:cs="Arial"/>
                <w:color w:val="FF0000"/>
                <w:vertAlign w:val="subscript"/>
              </w:rPr>
            </w:pPr>
            <w:r w:rsidRPr="003B5E50">
              <w:rPr>
                <w:rFonts w:cs="Arial"/>
                <w:color w:val="FF0000"/>
              </w:rPr>
              <w:t xml:space="preserve">± </w:t>
            </w:r>
            <w:r>
              <w:rPr>
                <w:rFonts w:cs="v5.0.0"/>
                <w:color w:val="FF0000"/>
              </w:rPr>
              <w:t>60</w:t>
            </w:r>
            <w:r w:rsidRPr="003B5E50">
              <w:rPr>
                <w:rFonts w:cs="v5.0.0"/>
                <w:color w:val="FF0000"/>
              </w:rPr>
              <w:t xml:space="preserve"> MHz</w:t>
            </w:r>
          </w:p>
          <w:p w14:paraId="1A95ACFB" w14:textId="77777777" w:rsidR="005B27E2" w:rsidRPr="003B5E50" w:rsidRDefault="005B27E2" w:rsidP="00AF35D7">
            <w:pPr>
              <w:pStyle w:val="TAC"/>
              <w:rPr>
                <w:color w:val="FF0000"/>
              </w:rPr>
            </w:pPr>
            <w:r w:rsidRPr="003B5E50">
              <w:rPr>
                <w:rFonts w:cs="Arial"/>
                <w:color w:val="FF0000"/>
              </w:rPr>
              <w:t xml:space="preserve">± </w:t>
            </w:r>
            <w:r>
              <w:rPr>
                <w:rFonts w:cs="v5.0.0"/>
                <w:color w:val="FF0000"/>
              </w:rPr>
              <w:t>100</w:t>
            </w:r>
            <w:r w:rsidRPr="003B5E50">
              <w:rPr>
                <w:rFonts w:cs="v5.0.0"/>
                <w:color w:val="FF0000"/>
              </w:rPr>
              <w:t xml:space="preserve"> MHz</w:t>
            </w:r>
          </w:p>
        </w:tc>
      </w:tr>
    </w:tbl>
    <w:p w14:paraId="018AF01B" w14:textId="77777777" w:rsidR="005B27E2" w:rsidRPr="005B27E2" w:rsidRDefault="005B27E2" w:rsidP="005B27E2">
      <w:pPr>
        <w:jc w:val="both"/>
        <w:rPr>
          <w:b/>
          <w:bCs/>
          <w:color w:val="000000" w:themeColor="text1"/>
          <w:lang w:eastAsia="ja-JP"/>
        </w:rPr>
      </w:pPr>
    </w:p>
    <w:p w14:paraId="581FEFE8" w14:textId="40BBD945" w:rsidR="002A44E9" w:rsidRPr="00A154D0" w:rsidRDefault="00A154D0" w:rsidP="005B27E2">
      <w:pPr>
        <w:jc w:val="both"/>
        <w:rPr>
          <w:b/>
          <w:bCs/>
          <w:color w:val="000000" w:themeColor="text1"/>
        </w:rPr>
      </w:pPr>
      <w:r>
        <w:rPr>
          <w:rFonts w:hint="eastAsia"/>
          <w:lang w:eastAsia="ja-JP"/>
        </w:rPr>
        <w:t>C</w:t>
      </w:r>
      <w:r>
        <w:rPr>
          <w:lang w:eastAsia="ja-JP"/>
        </w:rPr>
        <w:t>orresponding CR is submitted for TS 38.104[1], TS38.141-1[2] and TS38.141-2[3].</w:t>
      </w:r>
    </w:p>
    <w:p w14:paraId="51CEB666" w14:textId="77777777" w:rsidR="00B15339" w:rsidRPr="00BF7F29" w:rsidRDefault="00B15339" w:rsidP="00B15339">
      <w:pPr>
        <w:pStyle w:val="1"/>
        <w:ind w:left="432" w:hanging="432"/>
        <w:rPr>
          <w:lang w:eastAsia="ja-JP"/>
        </w:rPr>
      </w:pPr>
      <w:r>
        <w:rPr>
          <w:rFonts w:hint="eastAsia"/>
          <w:lang w:eastAsia="ja-JP"/>
        </w:rPr>
        <w:lastRenderedPageBreak/>
        <w:t>References</w:t>
      </w:r>
    </w:p>
    <w:p w14:paraId="6F5A4D95" w14:textId="7750913F" w:rsidR="00263FFE" w:rsidRDefault="00AA3066" w:rsidP="00957363">
      <w:pPr>
        <w:numPr>
          <w:ilvl w:val="0"/>
          <w:numId w:val="1"/>
        </w:numPr>
      </w:pPr>
      <w:r>
        <w:rPr>
          <w:rFonts w:hint="eastAsia"/>
          <w:lang w:eastAsia="ja-JP"/>
        </w:rPr>
        <w:t>R</w:t>
      </w:r>
      <w:r w:rsidR="00E40E70">
        <w:rPr>
          <w:lang w:eastAsia="ja-JP"/>
        </w:rPr>
        <w:t>4</w:t>
      </w:r>
      <w:r>
        <w:rPr>
          <w:rFonts w:hint="eastAsia"/>
          <w:lang w:eastAsia="ja-JP"/>
        </w:rPr>
        <w:t>-</w:t>
      </w:r>
      <w:r w:rsidR="00224068">
        <w:rPr>
          <w:lang w:eastAsia="ja-JP"/>
        </w:rPr>
        <w:t>2401290</w:t>
      </w:r>
      <w:r>
        <w:t>,</w:t>
      </w:r>
      <w:r w:rsidR="005E157F" w:rsidRPr="005E157F">
        <w:t xml:space="preserve"> </w:t>
      </w:r>
      <w:r w:rsidR="00C7338E" w:rsidRPr="00C7338E">
        <w:t>(NR_bands_R17_BWs-</w:t>
      </w:r>
      <w:proofErr w:type="gramStart"/>
      <w:r w:rsidR="00C7338E" w:rsidRPr="00C7338E">
        <w:t>Core)  CR</w:t>
      </w:r>
      <w:proofErr w:type="gramEnd"/>
      <w:r w:rsidR="00C7338E" w:rsidRPr="00C7338E">
        <w:t xml:space="preserve"> for Tx intermodulation core requirements in band n79</w:t>
      </w:r>
      <w:r>
        <w:t xml:space="preserve">, </w:t>
      </w:r>
      <w:r w:rsidR="00E40E70" w:rsidRPr="00E40E70">
        <w:t>NTT DOCOMO, INC.,</w:t>
      </w:r>
      <w:r>
        <w:t xml:space="preserve"> RAN</w:t>
      </w:r>
      <w:r w:rsidR="00E40E70">
        <w:t>4</w:t>
      </w:r>
      <w:r>
        <w:t>#</w:t>
      </w:r>
      <w:r w:rsidR="00E40E70">
        <w:t>1</w:t>
      </w:r>
      <w:r w:rsidR="009B49F2">
        <w:t>10</w:t>
      </w:r>
      <w:r>
        <w:t xml:space="preserve">, </w:t>
      </w:r>
      <w:r w:rsidR="009B49F2">
        <w:rPr>
          <w:rFonts w:hint="eastAsia"/>
          <w:lang w:eastAsia="ja-JP"/>
        </w:rPr>
        <w:t>February</w:t>
      </w:r>
      <w:r w:rsidR="009B49F2">
        <w:t xml:space="preserve"> 2024</w:t>
      </w:r>
    </w:p>
    <w:p w14:paraId="2580579D" w14:textId="2B34F9DA" w:rsidR="001B55E0" w:rsidRDefault="001B55E0" w:rsidP="001B55E0">
      <w:pPr>
        <w:numPr>
          <w:ilvl w:val="0"/>
          <w:numId w:val="1"/>
        </w:numPr>
      </w:pPr>
      <w:r>
        <w:rPr>
          <w:rFonts w:hint="eastAsia"/>
          <w:lang w:eastAsia="ja-JP"/>
        </w:rPr>
        <w:t>R</w:t>
      </w:r>
      <w:r>
        <w:rPr>
          <w:lang w:eastAsia="ja-JP"/>
        </w:rPr>
        <w:t>4</w:t>
      </w:r>
      <w:r>
        <w:rPr>
          <w:rFonts w:hint="eastAsia"/>
          <w:lang w:eastAsia="ja-JP"/>
        </w:rPr>
        <w:t>-</w:t>
      </w:r>
      <w:r w:rsidR="001345A9">
        <w:rPr>
          <w:lang w:eastAsia="ja-JP"/>
        </w:rPr>
        <w:t>2</w:t>
      </w:r>
      <w:r w:rsidR="00224068">
        <w:rPr>
          <w:lang w:eastAsia="ja-JP"/>
        </w:rPr>
        <w:t>401291</w:t>
      </w:r>
      <w:r>
        <w:t>,</w:t>
      </w:r>
      <w:r w:rsidRPr="005E157F">
        <w:t xml:space="preserve"> </w:t>
      </w:r>
      <w:r w:rsidR="004168BD" w:rsidRPr="004168BD">
        <w:t>(NR_bands_R17_BWs-</w:t>
      </w:r>
      <w:r w:rsidR="00D12A2B" w:rsidRPr="004168BD">
        <w:t>Core) CR</w:t>
      </w:r>
      <w:r w:rsidR="004168BD" w:rsidRPr="004168BD">
        <w:t xml:space="preserve"> for Tx intermodulation requirements in band n79</w:t>
      </w:r>
      <w:r>
        <w:t xml:space="preserve">, </w:t>
      </w:r>
      <w:r w:rsidRPr="00E40E70">
        <w:tab/>
        <w:t>NTT DOCOMO, INC.</w:t>
      </w:r>
      <w:r>
        <w:t>, RAN4#1</w:t>
      </w:r>
      <w:r w:rsidR="004168BD">
        <w:t>10</w:t>
      </w:r>
      <w:r>
        <w:t xml:space="preserve">, </w:t>
      </w:r>
      <w:r w:rsidR="00D12A2B">
        <w:rPr>
          <w:rFonts w:hint="eastAsia"/>
          <w:lang w:eastAsia="ja-JP"/>
        </w:rPr>
        <w:t>February</w:t>
      </w:r>
      <w:r>
        <w:t xml:space="preserve"> 202</w:t>
      </w:r>
      <w:r w:rsidR="009B49F2">
        <w:t>4</w:t>
      </w:r>
    </w:p>
    <w:p w14:paraId="50001F72" w14:textId="1869704B" w:rsidR="00A154D0" w:rsidRPr="0041038C" w:rsidRDefault="001B55E0" w:rsidP="001B55E0">
      <w:pPr>
        <w:numPr>
          <w:ilvl w:val="0"/>
          <w:numId w:val="1"/>
        </w:numPr>
      </w:pPr>
      <w:r>
        <w:rPr>
          <w:rFonts w:hint="eastAsia"/>
          <w:lang w:eastAsia="ja-JP"/>
        </w:rPr>
        <w:t>R</w:t>
      </w:r>
      <w:r>
        <w:rPr>
          <w:lang w:eastAsia="ja-JP"/>
        </w:rPr>
        <w:t>4</w:t>
      </w:r>
      <w:r>
        <w:rPr>
          <w:rFonts w:hint="eastAsia"/>
          <w:lang w:eastAsia="ja-JP"/>
        </w:rPr>
        <w:t>-</w:t>
      </w:r>
      <w:r w:rsidR="001345A9">
        <w:rPr>
          <w:lang w:eastAsia="ja-JP"/>
        </w:rPr>
        <w:t>2</w:t>
      </w:r>
      <w:r w:rsidR="00224068">
        <w:rPr>
          <w:lang w:eastAsia="ja-JP"/>
        </w:rPr>
        <w:t>401292</w:t>
      </w:r>
      <w:r>
        <w:t>,</w:t>
      </w:r>
      <w:r w:rsidR="009B49F2" w:rsidRPr="005E157F">
        <w:t xml:space="preserve"> </w:t>
      </w:r>
      <w:r w:rsidR="009B49F2" w:rsidRPr="004168BD">
        <w:t>(NR_bands_R17_BWs-Core) CR for OTA Tx intermodulation requirements in band n79</w:t>
      </w:r>
      <w:r>
        <w:t xml:space="preserve">, </w:t>
      </w:r>
      <w:r w:rsidRPr="00E40E70">
        <w:t>NTT DOCOMO, INC.</w:t>
      </w:r>
      <w:r>
        <w:t>, RAN4#1</w:t>
      </w:r>
      <w:r w:rsidR="009B49F2">
        <w:t>10</w:t>
      </w:r>
      <w:r>
        <w:t xml:space="preserve">, </w:t>
      </w:r>
      <w:r w:rsidR="009B49F2">
        <w:rPr>
          <w:rFonts w:hint="eastAsia"/>
          <w:lang w:eastAsia="ja-JP"/>
        </w:rPr>
        <w:t>February</w:t>
      </w:r>
      <w:r w:rsidR="009B49F2">
        <w:t xml:space="preserve"> 2024</w:t>
      </w:r>
    </w:p>
    <w:sectPr w:rsidR="00A154D0" w:rsidRPr="0041038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9C9EF" w14:textId="77777777" w:rsidR="0075295C" w:rsidRDefault="0075295C">
      <w:r>
        <w:separator/>
      </w:r>
    </w:p>
  </w:endnote>
  <w:endnote w:type="continuationSeparator" w:id="0">
    <w:p w14:paraId="23DA9D15" w14:textId="77777777" w:rsidR="0075295C" w:rsidRDefault="0075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A4B4D" w14:textId="77777777" w:rsidR="0075295C" w:rsidRDefault="0075295C">
      <w:r>
        <w:separator/>
      </w:r>
    </w:p>
  </w:footnote>
  <w:footnote w:type="continuationSeparator" w:id="0">
    <w:p w14:paraId="6F766037" w14:textId="77777777" w:rsidR="0075295C" w:rsidRDefault="00752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C35C4"/>
    <w:multiLevelType w:val="hybridMultilevel"/>
    <w:tmpl w:val="C632F318"/>
    <w:lvl w:ilvl="0" w:tplc="F8568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E82B1C"/>
    <w:multiLevelType w:val="hybridMultilevel"/>
    <w:tmpl w:val="0FA44DEE"/>
    <w:lvl w:ilvl="0" w:tplc="1B1696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4B4283"/>
    <w:multiLevelType w:val="hybridMultilevel"/>
    <w:tmpl w:val="58F06294"/>
    <w:lvl w:ilvl="0" w:tplc="479C934E">
      <w:start w:val="1"/>
      <w:numFmt w:val="decimal"/>
      <w:lvlText w:val="[%1]"/>
      <w:lvlJc w:val="left"/>
      <w:pPr>
        <w:ind w:left="420" w:hanging="420"/>
      </w:pPr>
      <w:rPr>
        <w:rFonts w:hint="eastAsia"/>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6D58CB"/>
    <w:multiLevelType w:val="hybridMultilevel"/>
    <w:tmpl w:val="6ECC12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6153C"/>
    <w:multiLevelType w:val="hybridMultilevel"/>
    <w:tmpl w:val="8DA8FF6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8E4F50"/>
    <w:multiLevelType w:val="hybridMultilevel"/>
    <w:tmpl w:val="0456D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7"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DF0750"/>
    <w:multiLevelType w:val="hybridMultilevel"/>
    <w:tmpl w:val="85AEFE06"/>
    <w:lvl w:ilvl="0" w:tplc="477CF79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244320"/>
    <w:multiLevelType w:val="multilevel"/>
    <w:tmpl w:val="7B5E5630"/>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0"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5A1784B"/>
    <w:multiLevelType w:val="hybridMultilevel"/>
    <w:tmpl w:val="F7D8A19C"/>
    <w:lvl w:ilvl="0" w:tplc="D86C57B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283AA3"/>
    <w:multiLevelType w:val="multilevel"/>
    <w:tmpl w:val="EDA8F5BC"/>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3"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42126"/>
    <w:multiLevelType w:val="hybridMultilevel"/>
    <w:tmpl w:val="8E90BA68"/>
    <w:lvl w:ilvl="0" w:tplc="63EA98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1310862">
    <w:abstractNumId w:val="9"/>
  </w:num>
  <w:num w:numId="2" w16cid:durableId="994648294">
    <w:abstractNumId w:val="35"/>
  </w:num>
  <w:num w:numId="3" w16cid:durableId="1001349434">
    <w:abstractNumId w:val="2"/>
  </w:num>
  <w:num w:numId="4" w16cid:durableId="596596704">
    <w:abstractNumId w:val="39"/>
  </w:num>
  <w:num w:numId="5" w16cid:durableId="1546216439">
    <w:abstractNumId w:val="15"/>
  </w:num>
  <w:num w:numId="6" w16cid:durableId="81948503">
    <w:abstractNumId w:val="24"/>
  </w:num>
  <w:num w:numId="7" w16cid:durableId="771972360">
    <w:abstractNumId w:val="28"/>
  </w:num>
  <w:num w:numId="8" w16cid:durableId="1179927247">
    <w:abstractNumId w:val="40"/>
  </w:num>
  <w:num w:numId="9" w16cid:durableId="1985772043">
    <w:abstractNumId w:val="22"/>
  </w:num>
  <w:num w:numId="10" w16cid:durableId="1142624887">
    <w:abstractNumId w:val="25"/>
  </w:num>
  <w:num w:numId="11" w16cid:durableId="83773018">
    <w:abstractNumId w:val="41"/>
  </w:num>
  <w:num w:numId="12" w16cid:durableId="412361161">
    <w:abstractNumId w:val="8"/>
  </w:num>
  <w:num w:numId="13" w16cid:durableId="501702410">
    <w:abstractNumId w:val="31"/>
  </w:num>
  <w:num w:numId="14" w16cid:durableId="885409817">
    <w:abstractNumId w:val="5"/>
  </w:num>
  <w:num w:numId="15" w16cid:durableId="1078022650">
    <w:abstractNumId w:val="21"/>
  </w:num>
  <w:num w:numId="16" w16cid:durableId="1932079627">
    <w:abstractNumId w:val="23"/>
  </w:num>
  <w:num w:numId="17" w16cid:durableId="2085108721">
    <w:abstractNumId w:val="20"/>
  </w:num>
  <w:num w:numId="18" w16cid:durableId="518664901">
    <w:abstractNumId w:val="14"/>
  </w:num>
  <w:num w:numId="19" w16cid:durableId="1594896657">
    <w:abstractNumId w:val="1"/>
  </w:num>
  <w:num w:numId="20" w16cid:durableId="227231249">
    <w:abstractNumId w:val="27"/>
  </w:num>
  <w:num w:numId="21" w16cid:durableId="690886219">
    <w:abstractNumId w:val="29"/>
  </w:num>
  <w:num w:numId="22" w16cid:durableId="1565792663">
    <w:abstractNumId w:val="37"/>
  </w:num>
  <w:num w:numId="23" w16cid:durableId="381098629">
    <w:abstractNumId w:val="11"/>
  </w:num>
  <w:num w:numId="24" w16cid:durableId="204408433">
    <w:abstractNumId w:val="17"/>
  </w:num>
  <w:num w:numId="25" w16cid:durableId="330792211">
    <w:abstractNumId w:val="34"/>
  </w:num>
  <w:num w:numId="26" w16cid:durableId="296496347">
    <w:abstractNumId w:val="33"/>
  </w:num>
  <w:num w:numId="27" w16cid:durableId="1425029874">
    <w:abstractNumId w:val="0"/>
  </w:num>
  <w:num w:numId="28" w16cid:durableId="1648586546">
    <w:abstractNumId w:val="3"/>
  </w:num>
  <w:num w:numId="29" w16cid:durableId="345863802">
    <w:abstractNumId w:val="36"/>
  </w:num>
  <w:num w:numId="30" w16cid:durableId="712115725">
    <w:abstractNumId w:val="4"/>
  </w:num>
  <w:num w:numId="31" w16cid:durableId="1962950880">
    <w:abstractNumId w:val="30"/>
  </w:num>
  <w:num w:numId="32" w16cid:durableId="543562607">
    <w:abstractNumId w:val="42"/>
  </w:num>
  <w:num w:numId="33" w16cid:durableId="1733964959">
    <w:abstractNumId w:val="38"/>
  </w:num>
  <w:num w:numId="34" w16cid:durableId="2013213710">
    <w:abstractNumId w:val="43"/>
  </w:num>
  <w:num w:numId="35" w16cid:durableId="1989282256">
    <w:abstractNumId w:val="16"/>
  </w:num>
  <w:num w:numId="36" w16cid:durableId="1457985800">
    <w:abstractNumId w:val="6"/>
  </w:num>
  <w:num w:numId="37" w16cid:durableId="1105660387">
    <w:abstractNumId w:val="32"/>
  </w:num>
  <w:num w:numId="38" w16cid:durableId="1769080016">
    <w:abstractNumId w:val="19"/>
  </w:num>
  <w:num w:numId="39" w16cid:durableId="1257440807">
    <w:abstractNumId w:val="10"/>
  </w:num>
  <w:num w:numId="40" w16cid:durableId="1154684832">
    <w:abstractNumId w:val="7"/>
  </w:num>
  <w:num w:numId="41" w16cid:durableId="207381454">
    <w:abstractNumId w:val="44"/>
  </w:num>
  <w:num w:numId="42" w16cid:durableId="1853185021">
    <w:abstractNumId w:val="18"/>
  </w:num>
  <w:num w:numId="43" w16cid:durableId="1348365738">
    <w:abstractNumId w:val="13"/>
  </w:num>
  <w:num w:numId="44" w16cid:durableId="1060901402">
    <w:abstractNumId w:val="12"/>
  </w:num>
  <w:num w:numId="45" w16cid:durableId="170389369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bordersDoNotSurroundHeader/>
  <w:bordersDoNotSurroundFooter/>
  <w:proofState w:spelling="clean" w:grammar="clean"/>
  <w:attachedTemplate r:id="rId1"/>
  <w:defaultTabStop w:val="284"/>
  <w:characterSpacingControl w:val="doNotCompress"/>
  <w:hdrShapeDefaults>
    <o:shapedefaults v:ext="edit" spidmax="2053">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96"/>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379DE"/>
    <w:rsid w:val="000419BA"/>
    <w:rsid w:val="00042325"/>
    <w:rsid w:val="00042D48"/>
    <w:rsid w:val="00042E92"/>
    <w:rsid w:val="00042EC5"/>
    <w:rsid w:val="0004483F"/>
    <w:rsid w:val="000454EC"/>
    <w:rsid w:val="00045666"/>
    <w:rsid w:val="000456D7"/>
    <w:rsid w:val="00045CBD"/>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277"/>
    <w:rsid w:val="00065F1C"/>
    <w:rsid w:val="00066891"/>
    <w:rsid w:val="0006768C"/>
    <w:rsid w:val="00071032"/>
    <w:rsid w:val="000728C7"/>
    <w:rsid w:val="00073860"/>
    <w:rsid w:val="00074732"/>
    <w:rsid w:val="00074DCD"/>
    <w:rsid w:val="00075B66"/>
    <w:rsid w:val="00075D4D"/>
    <w:rsid w:val="000766B3"/>
    <w:rsid w:val="000771FB"/>
    <w:rsid w:val="000820DA"/>
    <w:rsid w:val="0008313F"/>
    <w:rsid w:val="00084065"/>
    <w:rsid w:val="000840C6"/>
    <w:rsid w:val="00084A04"/>
    <w:rsid w:val="00084B47"/>
    <w:rsid w:val="00085F45"/>
    <w:rsid w:val="00087322"/>
    <w:rsid w:val="000904F5"/>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54"/>
    <w:rsid w:val="000B649E"/>
    <w:rsid w:val="000B6723"/>
    <w:rsid w:val="000C1169"/>
    <w:rsid w:val="000C17BF"/>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87B"/>
    <w:rsid w:val="000E6DEC"/>
    <w:rsid w:val="000E6ECE"/>
    <w:rsid w:val="000F0182"/>
    <w:rsid w:val="000F0CD7"/>
    <w:rsid w:val="000F22CE"/>
    <w:rsid w:val="000F349E"/>
    <w:rsid w:val="000F3C2A"/>
    <w:rsid w:val="000F5102"/>
    <w:rsid w:val="000F589A"/>
    <w:rsid w:val="000F6F65"/>
    <w:rsid w:val="00100C5A"/>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D36"/>
    <w:rsid w:val="001345A9"/>
    <w:rsid w:val="00134712"/>
    <w:rsid w:val="00137607"/>
    <w:rsid w:val="00141A2F"/>
    <w:rsid w:val="00141CE9"/>
    <w:rsid w:val="00142771"/>
    <w:rsid w:val="00142831"/>
    <w:rsid w:val="00142F43"/>
    <w:rsid w:val="00143316"/>
    <w:rsid w:val="00144B3C"/>
    <w:rsid w:val="00144DCD"/>
    <w:rsid w:val="00145505"/>
    <w:rsid w:val="00151DE9"/>
    <w:rsid w:val="00152C33"/>
    <w:rsid w:val="00153528"/>
    <w:rsid w:val="001553CA"/>
    <w:rsid w:val="001602E0"/>
    <w:rsid w:val="00160A47"/>
    <w:rsid w:val="00160B00"/>
    <w:rsid w:val="00162698"/>
    <w:rsid w:val="00162F78"/>
    <w:rsid w:val="001641E5"/>
    <w:rsid w:val="001643AC"/>
    <w:rsid w:val="00170CDF"/>
    <w:rsid w:val="00170EB7"/>
    <w:rsid w:val="00171980"/>
    <w:rsid w:val="00171D07"/>
    <w:rsid w:val="0017516C"/>
    <w:rsid w:val="00175AB9"/>
    <w:rsid w:val="00176535"/>
    <w:rsid w:val="00177728"/>
    <w:rsid w:val="00177A1E"/>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2254"/>
    <w:rsid w:val="001A3120"/>
    <w:rsid w:val="001A3234"/>
    <w:rsid w:val="001A3CCA"/>
    <w:rsid w:val="001A4A16"/>
    <w:rsid w:val="001B0237"/>
    <w:rsid w:val="001B1459"/>
    <w:rsid w:val="001B1C3C"/>
    <w:rsid w:val="001B32BC"/>
    <w:rsid w:val="001B55E0"/>
    <w:rsid w:val="001B7DD4"/>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353F"/>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244C"/>
    <w:rsid w:val="00222897"/>
    <w:rsid w:val="00222AD3"/>
    <w:rsid w:val="00224068"/>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5CAA"/>
    <w:rsid w:val="00247295"/>
    <w:rsid w:val="0025035E"/>
    <w:rsid w:val="0025345F"/>
    <w:rsid w:val="00254DE6"/>
    <w:rsid w:val="00255D36"/>
    <w:rsid w:val="00256F42"/>
    <w:rsid w:val="00257632"/>
    <w:rsid w:val="00260476"/>
    <w:rsid w:val="00260D4B"/>
    <w:rsid w:val="0026179F"/>
    <w:rsid w:val="00261EF2"/>
    <w:rsid w:val="00262278"/>
    <w:rsid w:val="00263FFE"/>
    <w:rsid w:val="00265053"/>
    <w:rsid w:val="00267219"/>
    <w:rsid w:val="00270E1F"/>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87372"/>
    <w:rsid w:val="00290654"/>
    <w:rsid w:val="00290810"/>
    <w:rsid w:val="0029089F"/>
    <w:rsid w:val="00291789"/>
    <w:rsid w:val="00291A21"/>
    <w:rsid w:val="0029251D"/>
    <w:rsid w:val="00293617"/>
    <w:rsid w:val="00293F3F"/>
    <w:rsid w:val="00294905"/>
    <w:rsid w:val="00294FEF"/>
    <w:rsid w:val="002952C5"/>
    <w:rsid w:val="00296B3D"/>
    <w:rsid w:val="00297036"/>
    <w:rsid w:val="002A05B0"/>
    <w:rsid w:val="002A0EAF"/>
    <w:rsid w:val="002A1FF0"/>
    <w:rsid w:val="002A44E9"/>
    <w:rsid w:val="002A4F2C"/>
    <w:rsid w:val="002A4F8E"/>
    <w:rsid w:val="002A59B4"/>
    <w:rsid w:val="002A59D3"/>
    <w:rsid w:val="002A5B17"/>
    <w:rsid w:val="002A5E4A"/>
    <w:rsid w:val="002A66DD"/>
    <w:rsid w:val="002A7AA3"/>
    <w:rsid w:val="002B091A"/>
    <w:rsid w:val="002B10A5"/>
    <w:rsid w:val="002B12E1"/>
    <w:rsid w:val="002B28E6"/>
    <w:rsid w:val="002B2ED1"/>
    <w:rsid w:val="002B3853"/>
    <w:rsid w:val="002B3D0C"/>
    <w:rsid w:val="002B4609"/>
    <w:rsid w:val="002B5420"/>
    <w:rsid w:val="002B557D"/>
    <w:rsid w:val="002B5EC9"/>
    <w:rsid w:val="002B6E44"/>
    <w:rsid w:val="002B6EF0"/>
    <w:rsid w:val="002C1FC4"/>
    <w:rsid w:val="002C33D8"/>
    <w:rsid w:val="002C4696"/>
    <w:rsid w:val="002C7B5B"/>
    <w:rsid w:val="002D0232"/>
    <w:rsid w:val="002D05DD"/>
    <w:rsid w:val="002D21A3"/>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07343"/>
    <w:rsid w:val="0031162D"/>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12B6"/>
    <w:rsid w:val="00352A41"/>
    <w:rsid w:val="0035319C"/>
    <w:rsid w:val="00353C8C"/>
    <w:rsid w:val="003543FA"/>
    <w:rsid w:val="00356B37"/>
    <w:rsid w:val="00361187"/>
    <w:rsid w:val="00361491"/>
    <w:rsid w:val="003626D4"/>
    <w:rsid w:val="00362D50"/>
    <w:rsid w:val="00365BFB"/>
    <w:rsid w:val="003667FF"/>
    <w:rsid w:val="00367724"/>
    <w:rsid w:val="003716A8"/>
    <w:rsid w:val="003719F8"/>
    <w:rsid w:val="00372085"/>
    <w:rsid w:val="00372B4D"/>
    <w:rsid w:val="0037533A"/>
    <w:rsid w:val="00376440"/>
    <w:rsid w:val="003772F3"/>
    <w:rsid w:val="003775A2"/>
    <w:rsid w:val="00377A73"/>
    <w:rsid w:val="003803DD"/>
    <w:rsid w:val="00380562"/>
    <w:rsid w:val="003816C4"/>
    <w:rsid w:val="00381C9C"/>
    <w:rsid w:val="00382392"/>
    <w:rsid w:val="003823D1"/>
    <w:rsid w:val="003846ED"/>
    <w:rsid w:val="00386C15"/>
    <w:rsid w:val="00387238"/>
    <w:rsid w:val="00390F24"/>
    <w:rsid w:val="003919B6"/>
    <w:rsid w:val="00391B25"/>
    <w:rsid w:val="00391E51"/>
    <w:rsid w:val="003923DC"/>
    <w:rsid w:val="00394970"/>
    <w:rsid w:val="00395673"/>
    <w:rsid w:val="00396A8B"/>
    <w:rsid w:val="003A0B33"/>
    <w:rsid w:val="003A0B5D"/>
    <w:rsid w:val="003A16FD"/>
    <w:rsid w:val="003A1829"/>
    <w:rsid w:val="003A2212"/>
    <w:rsid w:val="003A23E5"/>
    <w:rsid w:val="003A2E51"/>
    <w:rsid w:val="003A377C"/>
    <w:rsid w:val="003A4CB3"/>
    <w:rsid w:val="003A665A"/>
    <w:rsid w:val="003B3F20"/>
    <w:rsid w:val="003B5E50"/>
    <w:rsid w:val="003B6D17"/>
    <w:rsid w:val="003B7046"/>
    <w:rsid w:val="003B7DAB"/>
    <w:rsid w:val="003C00BB"/>
    <w:rsid w:val="003C05A5"/>
    <w:rsid w:val="003C084F"/>
    <w:rsid w:val="003C2D92"/>
    <w:rsid w:val="003C31CC"/>
    <w:rsid w:val="003C3A55"/>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590"/>
    <w:rsid w:val="003E369A"/>
    <w:rsid w:val="003E3A7C"/>
    <w:rsid w:val="003E3CD8"/>
    <w:rsid w:val="003E466A"/>
    <w:rsid w:val="003E604E"/>
    <w:rsid w:val="003F01E8"/>
    <w:rsid w:val="003F038E"/>
    <w:rsid w:val="003F0986"/>
    <w:rsid w:val="003F1D9E"/>
    <w:rsid w:val="003F2E02"/>
    <w:rsid w:val="003F41C4"/>
    <w:rsid w:val="003F4CA1"/>
    <w:rsid w:val="003F51B5"/>
    <w:rsid w:val="003F5CCC"/>
    <w:rsid w:val="003F6038"/>
    <w:rsid w:val="003F616A"/>
    <w:rsid w:val="003F62B5"/>
    <w:rsid w:val="003F71FF"/>
    <w:rsid w:val="003F7EF3"/>
    <w:rsid w:val="00400263"/>
    <w:rsid w:val="004003DB"/>
    <w:rsid w:val="00400ADD"/>
    <w:rsid w:val="004017C2"/>
    <w:rsid w:val="00402F23"/>
    <w:rsid w:val="0040419A"/>
    <w:rsid w:val="00406590"/>
    <w:rsid w:val="00406887"/>
    <w:rsid w:val="0040756A"/>
    <w:rsid w:val="00407C23"/>
    <w:rsid w:val="0041038C"/>
    <w:rsid w:val="00410486"/>
    <w:rsid w:val="00415B46"/>
    <w:rsid w:val="004168BD"/>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6152"/>
    <w:rsid w:val="004361B4"/>
    <w:rsid w:val="00437375"/>
    <w:rsid w:val="00437BB6"/>
    <w:rsid w:val="004400E8"/>
    <w:rsid w:val="00440E4B"/>
    <w:rsid w:val="00441C2A"/>
    <w:rsid w:val="00441C6D"/>
    <w:rsid w:val="00442568"/>
    <w:rsid w:val="004426AB"/>
    <w:rsid w:val="004430CF"/>
    <w:rsid w:val="00443CC6"/>
    <w:rsid w:val="00444225"/>
    <w:rsid w:val="00444D6C"/>
    <w:rsid w:val="004453BB"/>
    <w:rsid w:val="00447B60"/>
    <w:rsid w:val="00450EF8"/>
    <w:rsid w:val="004543ED"/>
    <w:rsid w:val="00455BF9"/>
    <w:rsid w:val="00456C5E"/>
    <w:rsid w:val="0046402B"/>
    <w:rsid w:val="0046426C"/>
    <w:rsid w:val="004645B3"/>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5D9A"/>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821"/>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5C2"/>
    <w:rsid w:val="004E2E83"/>
    <w:rsid w:val="004E5C20"/>
    <w:rsid w:val="004E6273"/>
    <w:rsid w:val="004E73B0"/>
    <w:rsid w:val="004F2620"/>
    <w:rsid w:val="004F2F68"/>
    <w:rsid w:val="004F5196"/>
    <w:rsid w:val="004F6299"/>
    <w:rsid w:val="004F7A3D"/>
    <w:rsid w:val="0050337F"/>
    <w:rsid w:val="00505026"/>
    <w:rsid w:val="00505BFA"/>
    <w:rsid w:val="00505F2D"/>
    <w:rsid w:val="00515234"/>
    <w:rsid w:val="00517172"/>
    <w:rsid w:val="00517307"/>
    <w:rsid w:val="00520728"/>
    <w:rsid w:val="00521AAC"/>
    <w:rsid w:val="00521B8C"/>
    <w:rsid w:val="0052275A"/>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55DA"/>
    <w:rsid w:val="0056763E"/>
    <w:rsid w:val="00570EB9"/>
    <w:rsid w:val="00570F61"/>
    <w:rsid w:val="005713B7"/>
    <w:rsid w:val="0057169E"/>
    <w:rsid w:val="00571C1B"/>
    <w:rsid w:val="00573A68"/>
    <w:rsid w:val="00574B8E"/>
    <w:rsid w:val="0057707E"/>
    <w:rsid w:val="00577A52"/>
    <w:rsid w:val="005811BC"/>
    <w:rsid w:val="00581E4D"/>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27E2"/>
    <w:rsid w:val="005B3BAE"/>
    <w:rsid w:val="005B3F26"/>
    <w:rsid w:val="005B41E8"/>
    <w:rsid w:val="005B4A2C"/>
    <w:rsid w:val="005B59B4"/>
    <w:rsid w:val="005B653A"/>
    <w:rsid w:val="005B7115"/>
    <w:rsid w:val="005C3D85"/>
    <w:rsid w:val="005C4083"/>
    <w:rsid w:val="005C4EAC"/>
    <w:rsid w:val="005C5035"/>
    <w:rsid w:val="005C5947"/>
    <w:rsid w:val="005C6516"/>
    <w:rsid w:val="005C73A6"/>
    <w:rsid w:val="005C773C"/>
    <w:rsid w:val="005D06AB"/>
    <w:rsid w:val="005D0786"/>
    <w:rsid w:val="005D1F5B"/>
    <w:rsid w:val="005D21ED"/>
    <w:rsid w:val="005D2248"/>
    <w:rsid w:val="005D23E2"/>
    <w:rsid w:val="005D3F3A"/>
    <w:rsid w:val="005D4407"/>
    <w:rsid w:val="005D4B05"/>
    <w:rsid w:val="005D4EE4"/>
    <w:rsid w:val="005D5F9F"/>
    <w:rsid w:val="005D6AC9"/>
    <w:rsid w:val="005D6D26"/>
    <w:rsid w:val="005D7388"/>
    <w:rsid w:val="005D761F"/>
    <w:rsid w:val="005E157F"/>
    <w:rsid w:val="005E1742"/>
    <w:rsid w:val="005E1F11"/>
    <w:rsid w:val="005E510A"/>
    <w:rsid w:val="005E624D"/>
    <w:rsid w:val="005F12EE"/>
    <w:rsid w:val="005F3D23"/>
    <w:rsid w:val="005F4A7E"/>
    <w:rsid w:val="005F4D2C"/>
    <w:rsid w:val="005F5099"/>
    <w:rsid w:val="005F7356"/>
    <w:rsid w:val="00600AD8"/>
    <w:rsid w:val="0060193E"/>
    <w:rsid w:val="00602073"/>
    <w:rsid w:val="00602A66"/>
    <w:rsid w:val="00602FBB"/>
    <w:rsid w:val="00603C1C"/>
    <w:rsid w:val="00603D80"/>
    <w:rsid w:val="006042D4"/>
    <w:rsid w:val="00604A83"/>
    <w:rsid w:val="006072F4"/>
    <w:rsid w:val="0061005A"/>
    <w:rsid w:val="00610D3E"/>
    <w:rsid w:val="00611D97"/>
    <w:rsid w:val="00612402"/>
    <w:rsid w:val="00612A49"/>
    <w:rsid w:val="00612E08"/>
    <w:rsid w:val="00613CD6"/>
    <w:rsid w:val="0061646C"/>
    <w:rsid w:val="0061693C"/>
    <w:rsid w:val="00617D8F"/>
    <w:rsid w:val="00621109"/>
    <w:rsid w:val="0062122F"/>
    <w:rsid w:val="006235EE"/>
    <w:rsid w:val="006237A9"/>
    <w:rsid w:val="0062498C"/>
    <w:rsid w:val="0062510B"/>
    <w:rsid w:val="006275E4"/>
    <w:rsid w:val="00627DF2"/>
    <w:rsid w:val="006301BA"/>
    <w:rsid w:val="006301D8"/>
    <w:rsid w:val="00630A6E"/>
    <w:rsid w:val="0063232A"/>
    <w:rsid w:val="00632A40"/>
    <w:rsid w:val="00633F73"/>
    <w:rsid w:val="00634095"/>
    <w:rsid w:val="00634246"/>
    <w:rsid w:val="00635A3E"/>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055"/>
    <w:rsid w:val="00654E66"/>
    <w:rsid w:val="006550A5"/>
    <w:rsid w:val="00655448"/>
    <w:rsid w:val="006604A7"/>
    <w:rsid w:val="006604E7"/>
    <w:rsid w:val="00660656"/>
    <w:rsid w:val="00661168"/>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1E29"/>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4E9"/>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2C51"/>
    <w:rsid w:val="006E4E35"/>
    <w:rsid w:val="006E4F62"/>
    <w:rsid w:val="006E6D9B"/>
    <w:rsid w:val="006F29AC"/>
    <w:rsid w:val="006F2B4E"/>
    <w:rsid w:val="006F2DEC"/>
    <w:rsid w:val="006F2EE2"/>
    <w:rsid w:val="006F344E"/>
    <w:rsid w:val="006F5F6F"/>
    <w:rsid w:val="00700ED0"/>
    <w:rsid w:val="00701814"/>
    <w:rsid w:val="00702277"/>
    <w:rsid w:val="007059BA"/>
    <w:rsid w:val="0070646B"/>
    <w:rsid w:val="0070648C"/>
    <w:rsid w:val="007066FA"/>
    <w:rsid w:val="00707941"/>
    <w:rsid w:val="00710085"/>
    <w:rsid w:val="00710CF4"/>
    <w:rsid w:val="00712498"/>
    <w:rsid w:val="007128E1"/>
    <w:rsid w:val="007129A5"/>
    <w:rsid w:val="00712B9A"/>
    <w:rsid w:val="00712FE7"/>
    <w:rsid w:val="00712FE9"/>
    <w:rsid w:val="00713D69"/>
    <w:rsid w:val="00715BCC"/>
    <w:rsid w:val="00716E9F"/>
    <w:rsid w:val="00721FC8"/>
    <w:rsid w:val="0072280F"/>
    <w:rsid w:val="00722F56"/>
    <w:rsid w:val="00723BD0"/>
    <w:rsid w:val="00724F51"/>
    <w:rsid w:val="00726402"/>
    <w:rsid w:val="00726932"/>
    <w:rsid w:val="00726D4D"/>
    <w:rsid w:val="00727982"/>
    <w:rsid w:val="007301B6"/>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95C"/>
    <w:rsid w:val="00752B68"/>
    <w:rsid w:val="0076094D"/>
    <w:rsid w:val="007617B8"/>
    <w:rsid w:val="00762C4B"/>
    <w:rsid w:val="007649DD"/>
    <w:rsid w:val="0076572F"/>
    <w:rsid w:val="00765FC8"/>
    <w:rsid w:val="007661AA"/>
    <w:rsid w:val="007664C6"/>
    <w:rsid w:val="0076656E"/>
    <w:rsid w:val="00767008"/>
    <w:rsid w:val="00767BE4"/>
    <w:rsid w:val="00770473"/>
    <w:rsid w:val="00770490"/>
    <w:rsid w:val="0077132F"/>
    <w:rsid w:val="00774217"/>
    <w:rsid w:val="00774B4C"/>
    <w:rsid w:val="007755E7"/>
    <w:rsid w:val="007756C1"/>
    <w:rsid w:val="00776179"/>
    <w:rsid w:val="00776CDD"/>
    <w:rsid w:val="007808DE"/>
    <w:rsid w:val="00780A03"/>
    <w:rsid w:val="00780D31"/>
    <w:rsid w:val="00781744"/>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446F"/>
    <w:rsid w:val="007A52C4"/>
    <w:rsid w:val="007A5410"/>
    <w:rsid w:val="007A6272"/>
    <w:rsid w:val="007A6516"/>
    <w:rsid w:val="007A6C83"/>
    <w:rsid w:val="007A6FB6"/>
    <w:rsid w:val="007B0D50"/>
    <w:rsid w:val="007B0E1D"/>
    <w:rsid w:val="007B1911"/>
    <w:rsid w:val="007B21C5"/>
    <w:rsid w:val="007B319F"/>
    <w:rsid w:val="007B3B93"/>
    <w:rsid w:val="007B473A"/>
    <w:rsid w:val="007B505C"/>
    <w:rsid w:val="007B67B3"/>
    <w:rsid w:val="007C0B20"/>
    <w:rsid w:val="007C282B"/>
    <w:rsid w:val="007C2B61"/>
    <w:rsid w:val="007C3B6C"/>
    <w:rsid w:val="007C3C41"/>
    <w:rsid w:val="007C73C3"/>
    <w:rsid w:val="007C742F"/>
    <w:rsid w:val="007C772F"/>
    <w:rsid w:val="007D2875"/>
    <w:rsid w:val="007D2FE2"/>
    <w:rsid w:val="007D4E54"/>
    <w:rsid w:val="007D5A9E"/>
    <w:rsid w:val="007D6048"/>
    <w:rsid w:val="007D6C01"/>
    <w:rsid w:val="007E1F3B"/>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7F7D78"/>
    <w:rsid w:val="008007D4"/>
    <w:rsid w:val="00801967"/>
    <w:rsid w:val="0080248E"/>
    <w:rsid w:val="00802A57"/>
    <w:rsid w:val="008031B5"/>
    <w:rsid w:val="008042B9"/>
    <w:rsid w:val="00805F3B"/>
    <w:rsid w:val="00806047"/>
    <w:rsid w:val="008062BD"/>
    <w:rsid w:val="00806562"/>
    <w:rsid w:val="008072FF"/>
    <w:rsid w:val="00810523"/>
    <w:rsid w:val="00810FB0"/>
    <w:rsid w:val="008152EA"/>
    <w:rsid w:val="00815CCB"/>
    <w:rsid w:val="0081689A"/>
    <w:rsid w:val="00821A47"/>
    <w:rsid w:val="008240E1"/>
    <w:rsid w:val="0082583A"/>
    <w:rsid w:val="00826532"/>
    <w:rsid w:val="00831CBE"/>
    <w:rsid w:val="00831EFF"/>
    <w:rsid w:val="0083389F"/>
    <w:rsid w:val="00834CD1"/>
    <w:rsid w:val="00835C3C"/>
    <w:rsid w:val="00836C44"/>
    <w:rsid w:val="00842B4F"/>
    <w:rsid w:val="0084359C"/>
    <w:rsid w:val="00843AAA"/>
    <w:rsid w:val="00844A0E"/>
    <w:rsid w:val="00845557"/>
    <w:rsid w:val="00846D08"/>
    <w:rsid w:val="008504DF"/>
    <w:rsid w:val="008510F1"/>
    <w:rsid w:val="00851353"/>
    <w:rsid w:val="00853D81"/>
    <w:rsid w:val="00854DB3"/>
    <w:rsid w:val="008556A6"/>
    <w:rsid w:val="00855AB8"/>
    <w:rsid w:val="00856216"/>
    <w:rsid w:val="00856FDC"/>
    <w:rsid w:val="00861537"/>
    <w:rsid w:val="008619E1"/>
    <w:rsid w:val="008627A1"/>
    <w:rsid w:val="00863EBB"/>
    <w:rsid w:val="00864664"/>
    <w:rsid w:val="00864DDA"/>
    <w:rsid w:val="00866314"/>
    <w:rsid w:val="008671F5"/>
    <w:rsid w:val="00871645"/>
    <w:rsid w:val="00871DEC"/>
    <w:rsid w:val="00873715"/>
    <w:rsid w:val="0087373E"/>
    <w:rsid w:val="00874133"/>
    <w:rsid w:val="00874FE0"/>
    <w:rsid w:val="008754F7"/>
    <w:rsid w:val="00875CB4"/>
    <w:rsid w:val="008764E7"/>
    <w:rsid w:val="008809E4"/>
    <w:rsid w:val="00883D7C"/>
    <w:rsid w:val="00884014"/>
    <w:rsid w:val="0088500C"/>
    <w:rsid w:val="00885407"/>
    <w:rsid w:val="00885543"/>
    <w:rsid w:val="00885812"/>
    <w:rsid w:val="00885DDB"/>
    <w:rsid w:val="008861E7"/>
    <w:rsid w:val="008901D8"/>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A1"/>
    <w:rsid w:val="008A5356"/>
    <w:rsid w:val="008B04BE"/>
    <w:rsid w:val="008B0A80"/>
    <w:rsid w:val="008B1835"/>
    <w:rsid w:val="008B24BB"/>
    <w:rsid w:val="008B4235"/>
    <w:rsid w:val="008B64B1"/>
    <w:rsid w:val="008B6A34"/>
    <w:rsid w:val="008B6E98"/>
    <w:rsid w:val="008B730C"/>
    <w:rsid w:val="008B7DF8"/>
    <w:rsid w:val="008C1BFF"/>
    <w:rsid w:val="008C3414"/>
    <w:rsid w:val="008C5363"/>
    <w:rsid w:val="008C597F"/>
    <w:rsid w:val="008C5EEC"/>
    <w:rsid w:val="008C60E9"/>
    <w:rsid w:val="008C721E"/>
    <w:rsid w:val="008C7821"/>
    <w:rsid w:val="008D047D"/>
    <w:rsid w:val="008D1AA9"/>
    <w:rsid w:val="008D2E97"/>
    <w:rsid w:val="008D3D9C"/>
    <w:rsid w:val="008D455F"/>
    <w:rsid w:val="008D494F"/>
    <w:rsid w:val="008D73E1"/>
    <w:rsid w:val="008E0A4B"/>
    <w:rsid w:val="008E314F"/>
    <w:rsid w:val="008E4613"/>
    <w:rsid w:val="008E4A88"/>
    <w:rsid w:val="008E5418"/>
    <w:rsid w:val="008E715E"/>
    <w:rsid w:val="008F0171"/>
    <w:rsid w:val="008F0D24"/>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3989"/>
    <w:rsid w:val="00913E66"/>
    <w:rsid w:val="009147F7"/>
    <w:rsid w:val="009153D8"/>
    <w:rsid w:val="009179CF"/>
    <w:rsid w:val="0092207D"/>
    <w:rsid w:val="00922EBD"/>
    <w:rsid w:val="009235CD"/>
    <w:rsid w:val="00923B69"/>
    <w:rsid w:val="00924953"/>
    <w:rsid w:val="00925248"/>
    <w:rsid w:val="00926234"/>
    <w:rsid w:val="009263F1"/>
    <w:rsid w:val="00927C67"/>
    <w:rsid w:val="00927EA2"/>
    <w:rsid w:val="009308CF"/>
    <w:rsid w:val="00930C81"/>
    <w:rsid w:val="00930D32"/>
    <w:rsid w:val="00931377"/>
    <w:rsid w:val="00931702"/>
    <w:rsid w:val="00931937"/>
    <w:rsid w:val="0093200A"/>
    <w:rsid w:val="009321BE"/>
    <w:rsid w:val="00933D69"/>
    <w:rsid w:val="00934967"/>
    <w:rsid w:val="00934D4B"/>
    <w:rsid w:val="0093500A"/>
    <w:rsid w:val="00935866"/>
    <w:rsid w:val="00936321"/>
    <w:rsid w:val="00936E35"/>
    <w:rsid w:val="00937678"/>
    <w:rsid w:val="00937791"/>
    <w:rsid w:val="00937AEE"/>
    <w:rsid w:val="00937FA2"/>
    <w:rsid w:val="009403DA"/>
    <w:rsid w:val="00942426"/>
    <w:rsid w:val="00944AB4"/>
    <w:rsid w:val="00944B62"/>
    <w:rsid w:val="0094533F"/>
    <w:rsid w:val="009454CB"/>
    <w:rsid w:val="00951682"/>
    <w:rsid w:val="0095347E"/>
    <w:rsid w:val="00954783"/>
    <w:rsid w:val="00954F14"/>
    <w:rsid w:val="00955071"/>
    <w:rsid w:val="00957363"/>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49F2"/>
    <w:rsid w:val="009B4B6A"/>
    <w:rsid w:val="009B6CC1"/>
    <w:rsid w:val="009B7287"/>
    <w:rsid w:val="009B7A8D"/>
    <w:rsid w:val="009C0727"/>
    <w:rsid w:val="009C0837"/>
    <w:rsid w:val="009C1AD5"/>
    <w:rsid w:val="009C2D1D"/>
    <w:rsid w:val="009C3890"/>
    <w:rsid w:val="009C40E1"/>
    <w:rsid w:val="009C4399"/>
    <w:rsid w:val="009C4A6F"/>
    <w:rsid w:val="009C54F4"/>
    <w:rsid w:val="009C628D"/>
    <w:rsid w:val="009D0348"/>
    <w:rsid w:val="009D1BE4"/>
    <w:rsid w:val="009D5DE0"/>
    <w:rsid w:val="009D62B1"/>
    <w:rsid w:val="009E0843"/>
    <w:rsid w:val="009E09B3"/>
    <w:rsid w:val="009E12C4"/>
    <w:rsid w:val="009E2929"/>
    <w:rsid w:val="009E5655"/>
    <w:rsid w:val="009E5870"/>
    <w:rsid w:val="009E595A"/>
    <w:rsid w:val="009F0330"/>
    <w:rsid w:val="009F3F7E"/>
    <w:rsid w:val="009F508D"/>
    <w:rsid w:val="009F62FA"/>
    <w:rsid w:val="009F6EC8"/>
    <w:rsid w:val="00A0219E"/>
    <w:rsid w:val="00A03309"/>
    <w:rsid w:val="00A0535F"/>
    <w:rsid w:val="00A05FD2"/>
    <w:rsid w:val="00A11CC7"/>
    <w:rsid w:val="00A126D8"/>
    <w:rsid w:val="00A12C9C"/>
    <w:rsid w:val="00A13AD6"/>
    <w:rsid w:val="00A147C7"/>
    <w:rsid w:val="00A154D0"/>
    <w:rsid w:val="00A15D47"/>
    <w:rsid w:val="00A16E19"/>
    <w:rsid w:val="00A17573"/>
    <w:rsid w:val="00A201A0"/>
    <w:rsid w:val="00A21984"/>
    <w:rsid w:val="00A242E8"/>
    <w:rsid w:val="00A25923"/>
    <w:rsid w:val="00A25CF2"/>
    <w:rsid w:val="00A26516"/>
    <w:rsid w:val="00A267D3"/>
    <w:rsid w:val="00A31A46"/>
    <w:rsid w:val="00A327F4"/>
    <w:rsid w:val="00A33BED"/>
    <w:rsid w:val="00A33FD3"/>
    <w:rsid w:val="00A34818"/>
    <w:rsid w:val="00A35A6B"/>
    <w:rsid w:val="00A36000"/>
    <w:rsid w:val="00A37125"/>
    <w:rsid w:val="00A41779"/>
    <w:rsid w:val="00A41987"/>
    <w:rsid w:val="00A45BD9"/>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446C"/>
    <w:rsid w:val="00A64712"/>
    <w:rsid w:val="00A653A6"/>
    <w:rsid w:val="00A65439"/>
    <w:rsid w:val="00A65BF6"/>
    <w:rsid w:val="00A66640"/>
    <w:rsid w:val="00A66F72"/>
    <w:rsid w:val="00A67A2B"/>
    <w:rsid w:val="00A67D1D"/>
    <w:rsid w:val="00A70109"/>
    <w:rsid w:val="00A727E4"/>
    <w:rsid w:val="00A72864"/>
    <w:rsid w:val="00A73A6E"/>
    <w:rsid w:val="00A73DDE"/>
    <w:rsid w:val="00A7445E"/>
    <w:rsid w:val="00A77F95"/>
    <w:rsid w:val="00A8051A"/>
    <w:rsid w:val="00A8087E"/>
    <w:rsid w:val="00A81045"/>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3066"/>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07B6"/>
    <w:rsid w:val="00AD19C3"/>
    <w:rsid w:val="00AD2058"/>
    <w:rsid w:val="00AD6613"/>
    <w:rsid w:val="00AD6BD6"/>
    <w:rsid w:val="00AD6D86"/>
    <w:rsid w:val="00AE2DD6"/>
    <w:rsid w:val="00AE3086"/>
    <w:rsid w:val="00AE3259"/>
    <w:rsid w:val="00AE35E4"/>
    <w:rsid w:val="00AE5177"/>
    <w:rsid w:val="00AE6C3D"/>
    <w:rsid w:val="00AE7045"/>
    <w:rsid w:val="00AE720C"/>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339"/>
    <w:rsid w:val="00B159B6"/>
    <w:rsid w:val="00B15E24"/>
    <w:rsid w:val="00B162FC"/>
    <w:rsid w:val="00B201DD"/>
    <w:rsid w:val="00B226D0"/>
    <w:rsid w:val="00B22E92"/>
    <w:rsid w:val="00B25374"/>
    <w:rsid w:val="00B25901"/>
    <w:rsid w:val="00B3024C"/>
    <w:rsid w:val="00B30F2A"/>
    <w:rsid w:val="00B31FB5"/>
    <w:rsid w:val="00B3223D"/>
    <w:rsid w:val="00B322B2"/>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0F97"/>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3887"/>
    <w:rsid w:val="00B8397B"/>
    <w:rsid w:val="00B8446C"/>
    <w:rsid w:val="00B84970"/>
    <w:rsid w:val="00B84D2C"/>
    <w:rsid w:val="00B876F0"/>
    <w:rsid w:val="00B87ECE"/>
    <w:rsid w:val="00B9181B"/>
    <w:rsid w:val="00B925DD"/>
    <w:rsid w:val="00B9543F"/>
    <w:rsid w:val="00B95503"/>
    <w:rsid w:val="00B95788"/>
    <w:rsid w:val="00B95A46"/>
    <w:rsid w:val="00BA0CD6"/>
    <w:rsid w:val="00BA109A"/>
    <w:rsid w:val="00BA146A"/>
    <w:rsid w:val="00BA1CBC"/>
    <w:rsid w:val="00BA1D66"/>
    <w:rsid w:val="00BA2633"/>
    <w:rsid w:val="00BA2F30"/>
    <w:rsid w:val="00BA38FB"/>
    <w:rsid w:val="00BA3E73"/>
    <w:rsid w:val="00BA4C48"/>
    <w:rsid w:val="00BA723B"/>
    <w:rsid w:val="00BB0852"/>
    <w:rsid w:val="00BB087F"/>
    <w:rsid w:val="00BB16F4"/>
    <w:rsid w:val="00BB5F3A"/>
    <w:rsid w:val="00BB5FFE"/>
    <w:rsid w:val="00BB6A38"/>
    <w:rsid w:val="00BB7B18"/>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27A2"/>
    <w:rsid w:val="00BE31EA"/>
    <w:rsid w:val="00BE3E00"/>
    <w:rsid w:val="00BE48B6"/>
    <w:rsid w:val="00BE7095"/>
    <w:rsid w:val="00BE78BD"/>
    <w:rsid w:val="00BF03BB"/>
    <w:rsid w:val="00BF03C4"/>
    <w:rsid w:val="00BF102D"/>
    <w:rsid w:val="00BF15F6"/>
    <w:rsid w:val="00BF1DF5"/>
    <w:rsid w:val="00BF1E6F"/>
    <w:rsid w:val="00BF28CB"/>
    <w:rsid w:val="00BF3487"/>
    <w:rsid w:val="00BF39E6"/>
    <w:rsid w:val="00BF50DB"/>
    <w:rsid w:val="00BF62CD"/>
    <w:rsid w:val="00BF6411"/>
    <w:rsid w:val="00BF7F29"/>
    <w:rsid w:val="00BF7F3A"/>
    <w:rsid w:val="00C00864"/>
    <w:rsid w:val="00C01BD6"/>
    <w:rsid w:val="00C02894"/>
    <w:rsid w:val="00C04118"/>
    <w:rsid w:val="00C062EC"/>
    <w:rsid w:val="00C072E8"/>
    <w:rsid w:val="00C07A28"/>
    <w:rsid w:val="00C10DCF"/>
    <w:rsid w:val="00C10EC8"/>
    <w:rsid w:val="00C14735"/>
    <w:rsid w:val="00C16EAA"/>
    <w:rsid w:val="00C17818"/>
    <w:rsid w:val="00C20409"/>
    <w:rsid w:val="00C2193A"/>
    <w:rsid w:val="00C229C0"/>
    <w:rsid w:val="00C258A5"/>
    <w:rsid w:val="00C26212"/>
    <w:rsid w:val="00C26296"/>
    <w:rsid w:val="00C26985"/>
    <w:rsid w:val="00C274F5"/>
    <w:rsid w:val="00C302C7"/>
    <w:rsid w:val="00C30801"/>
    <w:rsid w:val="00C3198F"/>
    <w:rsid w:val="00C3222C"/>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70B16"/>
    <w:rsid w:val="00C70E7D"/>
    <w:rsid w:val="00C7338E"/>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187B"/>
    <w:rsid w:val="00CB203F"/>
    <w:rsid w:val="00CB2BC8"/>
    <w:rsid w:val="00CB2E29"/>
    <w:rsid w:val="00CB3271"/>
    <w:rsid w:val="00CB36C2"/>
    <w:rsid w:val="00CB3746"/>
    <w:rsid w:val="00CB3A00"/>
    <w:rsid w:val="00CB47F3"/>
    <w:rsid w:val="00CB5123"/>
    <w:rsid w:val="00CB6447"/>
    <w:rsid w:val="00CB6DCC"/>
    <w:rsid w:val="00CB77C1"/>
    <w:rsid w:val="00CB7D03"/>
    <w:rsid w:val="00CC0C1E"/>
    <w:rsid w:val="00CC10BE"/>
    <w:rsid w:val="00CC26C6"/>
    <w:rsid w:val="00CC31CC"/>
    <w:rsid w:val="00CC742C"/>
    <w:rsid w:val="00CC7C8C"/>
    <w:rsid w:val="00CD03C9"/>
    <w:rsid w:val="00CD08A3"/>
    <w:rsid w:val="00CD1275"/>
    <w:rsid w:val="00CD1E12"/>
    <w:rsid w:val="00CD2A32"/>
    <w:rsid w:val="00CD4DC8"/>
    <w:rsid w:val="00CD6473"/>
    <w:rsid w:val="00CE0F68"/>
    <w:rsid w:val="00CE124C"/>
    <w:rsid w:val="00CE4729"/>
    <w:rsid w:val="00CE5402"/>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2551"/>
    <w:rsid w:val="00D12A2B"/>
    <w:rsid w:val="00D1300C"/>
    <w:rsid w:val="00D150B1"/>
    <w:rsid w:val="00D150DB"/>
    <w:rsid w:val="00D1579D"/>
    <w:rsid w:val="00D162CC"/>
    <w:rsid w:val="00D176B0"/>
    <w:rsid w:val="00D176E0"/>
    <w:rsid w:val="00D17A79"/>
    <w:rsid w:val="00D17F4D"/>
    <w:rsid w:val="00D2190C"/>
    <w:rsid w:val="00D2601A"/>
    <w:rsid w:val="00D262B4"/>
    <w:rsid w:val="00D264AA"/>
    <w:rsid w:val="00D274E8"/>
    <w:rsid w:val="00D2768F"/>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6602"/>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BF4"/>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1D6D"/>
    <w:rsid w:val="00DA518A"/>
    <w:rsid w:val="00DA65F9"/>
    <w:rsid w:val="00DA706D"/>
    <w:rsid w:val="00DA7998"/>
    <w:rsid w:val="00DB0073"/>
    <w:rsid w:val="00DB0BA5"/>
    <w:rsid w:val="00DB1284"/>
    <w:rsid w:val="00DB1B58"/>
    <w:rsid w:val="00DB337A"/>
    <w:rsid w:val="00DB33DE"/>
    <w:rsid w:val="00DB6247"/>
    <w:rsid w:val="00DB6694"/>
    <w:rsid w:val="00DB6868"/>
    <w:rsid w:val="00DC1012"/>
    <w:rsid w:val="00DC1331"/>
    <w:rsid w:val="00DC28CE"/>
    <w:rsid w:val="00DC39A9"/>
    <w:rsid w:val="00DC53E7"/>
    <w:rsid w:val="00DC5EF3"/>
    <w:rsid w:val="00DC6340"/>
    <w:rsid w:val="00DC65C1"/>
    <w:rsid w:val="00DC756C"/>
    <w:rsid w:val="00DC7BB8"/>
    <w:rsid w:val="00DD00AF"/>
    <w:rsid w:val="00DD070C"/>
    <w:rsid w:val="00DD087F"/>
    <w:rsid w:val="00DD0C2C"/>
    <w:rsid w:val="00DD1077"/>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4C57"/>
    <w:rsid w:val="00DF5A00"/>
    <w:rsid w:val="00DF7655"/>
    <w:rsid w:val="00E0173B"/>
    <w:rsid w:val="00E02397"/>
    <w:rsid w:val="00E03D75"/>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5F3D"/>
    <w:rsid w:val="00E26073"/>
    <w:rsid w:val="00E26F58"/>
    <w:rsid w:val="00E30C3B"/>
    <w:rsid w:val="00E30FEC"/>
    <w:rsid w:val="00E31B77"/>
    <w:rsid w:val="00E31CCF"/>
    <w:rsid w:val="00E3248B"/>
    <w:rsid w:val="00E32A4A"/>
    <w:rsid w:val="00E37A33"/>
    <w:rsid w:val="00E40444"/>
    <w:rsid w:val="00E4069E"/>
    <w:rsid w:val="00E4076B"/>
    <w:rsid w:val="00E40E70"/>
    <w:rsid w:val="00E433B8"/>
    <w:rsid w:val="00E43552"/>
    <w:rsid w:val="00E45EF3"/>
    <w:rsid w:val="00E47C72"/>
    <w:rsid w:val="00E47D08"/>
    <w:rsid w:val="00E5015C"/>
    <w:rsid w:val="00E514D6"/>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22E9"/>
    <w:rsid w:val="00E62A6E"/>
    <w:rsid w:val="00E63DD8"/>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0F7"/>
    <w:rsid w:val="00EA6590"/>
    <w:rsid w:val="00EA7566"/>
    <w:rsid w:val="00EA7838"/>
    <w:rsid w:val="00EA7B28"/>
    <w:rsid w:val="00EB0671"/>
    <w:rsid w:val="00EB2122"/>
    <w:rsid w:val="00EB273A"/>
    <w:rsid w:val="00EB31CA"/>
    <w:rsid w:val="00EB342C"/>
    <w:rsid w:val="00EB47AD"/>
    <w:rsid w:val="00EB4D78"/>
    <w:rsid w:val="00EC120C"/>
    <w:rsid w:val="00EC2940"/>
    <w:rsid w:val="00EC2A82"/>
    <w:rsid w:val="00EC44C8"/>
    <w:rsid w:val="00EC556A"/>
    <w:rsid w:val="00EC5BC7"/>
    <w:rsid w:val="00EC7140"/>
    <w:rsid w:val="00EC7200"/>
    <w:rsid w:val="00EC722B"/>
    <w:rsid w:val="00ED087E"/>
    <w:rsid w:val="00ED0CCE"/>
    <w:rsid w:val="00ED0D57"/>
    <w:rsid w:val="00ED17DF"/>
    <w:rsid w:val="00ED2C4C"/>
    <w:rsid w:val="00ED3579"/>
    <w:rsid w:val="00ED509A"/>
    <w:rsid w:val="00ED5262"/>
    <w:rsid w:val="00ED5719"/>
    <w:rsid w:val="00ED5D0F"/>
    <w:rsid w:val="00ED60FB"/>
    <w:rsid w:val="00EE11B3"/>
    <w:rsid w:val="00EE2E65"/>
    <w:rsid w:val="00EE3C68"/>
    <w:rsid w:val="00EE4C5F"/>
    <w:rsid w:val="00EE52A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451"/>
    <w:rsid w:val="00F20B94"/>
    <w:rsid w:val="00F20F30"/>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30A4"/>
    <w:rsid w:val="00F541F6"/>
    <w:rsid w:val="00F55467"/>
    <w:rsid w:val="00F56DD6"/>
    <w:rsid w:val="00F61552"/>
    <w:rsid w:val="00F620FF"/>
    <w:rsid w:val="00F63029"/>
    <w:rsid w:val="00F63A09"/>
    <w:rsid w:val="00F63E98"/>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096"/>
    <w:rsid w:val="00FA0423"/>
    <w:rsid w:val="00FA0E93"/>
    <w:rsid w:val="00FA2CF7"/>
    <w:rsid w:val="00FA2E18"/>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9C8"/>
    <w:rsid w:val="00FC6C4B"/>
    <w:rsid w:val="00FC7090"/>
    <w:rsid w:val="00FC713E"/>
    <w:rsid w:val="00FC7491"/>
    <w:rsid w:val="00FD1DF6"/>
    <w:rsid w:val="00FD2747"/>
    <w:rsid w:val="00FD3F4A"/>
    <w:rsid w:val="00FD407B"/>
    <w:rsid w:val="00FD4B2C"/>
    <w:rsid w:val="00FD5B98"/>
    <w:rsid w:val="00FD650F"/>
    <w:rsid w:val="00FD7541"/>
    <w:rsid w:val="00FE0918"/>
    <w:rsid w:val="00FE0DAC"/>
    <w:rsid w:val="00FE19AD"/>
    <w:rsid w:val="00FE1C87"/>
    <w:rsid w:val="00FE26E5"/>
    <w:rsid w:val="00FF1A4B"/>
    <w:rsid w:val="00FF2779"/>
    <w:rsid w:val="00FF2E3D"/>
    <w:rsid w:val="00FF4A71"/>
    <w:rsid w:val="00FF4D6B"/>
    <w:rsid w:val="00FF58C5"/>
    <w:rsid w:val="00FF68C6"/>
    <w:rsid w:val="00FF711A"/>
    <w:rsid w:val="0D8EEEC8"/>
    <w:rsid w:val="21012CD3"/>
    <w:rsid w:val="24778CC6"/>
    <w:rsid w:val="2FD3E7A9"/>
    <w:rsid w:val="3A66B342"/>
    <w:rsid w:val="3F41FE05"/>
    <w:rsid w:val="42B58D26"/>
    <w:rsid w:val="469D28DC"/>
    <w:rsid w:val="4B3A1F13"/>
    <w:rsid w:val="50B7B215"/>
    <w:rsid w:val="51CE3EBD"/>
    <w:rsid w:val="5E4DB7F5"/>
    <w:rsid w:val="6532983D"/>
    <w:rsid w:val="6B99A67F"/>
    <w:rsid w:val="73778811"/>
    <w:rsid w:val="79F4AB68"/>
    <w:rsid w:val="7FE7F3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v:textbox inset="5.85pt,.7pt,5.85pt,.7pt"/>
    </o:shapedefaults>
    <o:shapelayout v:ext="edit">
      <o:idmap v:ext="edit" data="2"/>
    </o:shapelayout>
  </w:shapeDefaults>
  <w:decimalSymbol w:val="."/>
  <w:listSeparator w:val=","/>
  <w14:docId w14:val="596F577E"/>
  <w15:docId w15:val="{31ACC96C-AAB2-4B48-87EF-9AC8526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7363"/>
    <w:pPr>
      <w:spacing w:after="180"/>
    </w:pPr>
    <w:rPr>
      <w:lang w:val="en-GB" w:eastAsia="en-US"/>
    </w:rPr>
  </w:style>
  <w:style w:type="paragraph" w:styleId="1">
    <w:name w:val="heading 1"/>
    <w:next w:val="a"/>
    <w:link w:val="10"/>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link w:val="ae"/>
    <w:qFormat/>
    <w:pPr>
      <w:spacing w:before="120" w:after="120"/>
    </w:pPr>
    <w:rPr>
      <w:b/>
    </w:rPr>
  </w:style>
  <w:style w:type="character" w:styleId="af">
    <w:name w:val="Hyperlink"/>
    <w:uiPriority w:val="99"/>
    <w:rPr>
      <w:color w:val="0000FF"/>
      <w:u w:val="single"/>
    </w:rPr>
  </w:style>
  <w:style w:type="character" w:styleId="af0">
    <w:name w:val="FollowedHyperlink"/>
    <w:uiPriority w:val="99"/>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link w:val="af4"/>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コメント文字列 (文字)"/>
    <w:link w:val="af6"/>
    <w:semiHidden/>
    <w:rsid w:val="0020374C"/>
    <w:rPr>
      <w:lang w:eastAsia="en-US"/>
    </w:rPr>
  </w:style>
  <w:style w:type="character" w:customStyle="1" w:styleId="af9">
    <w:name w:val="コメント内容 (文字)"/>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吹き出し (文字)"/>
    <w:link w:val="afa"/>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0"/>
    <w:uiPriority w:val="34"/>
    <w:qFormat/>
    <w:rsid w:val="00422BAA"/>
    <w:pPr>
      <w:overflowPunct w:val="0"/>
      <w:autoSpaceDE w:val="0"/>
      <w:autoSpaceDN w:val="0"/>
      <w:adjustRightInd w:val="0"/>
      <w:ind w:left="720"/>
      <w:contextualSpacing/>
      <w:textAlignment w:val="baseline"/>
    </w:pPr>
  </w:style>
  <w:style w:type="character" w:customStyle="1" w:styleId="120">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qFormat/>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c">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d">
    <w:name w:val="Date"/>
    <w:basedOn w:val="a"/>
    <w:next w:val="a"/>
    <w:link w:val="afe"/>
    <w:rsid w:val="00B02181"/>
  </w:style>
  <w:style w:type="character" w:customStyle="1" w:styleId="afe">
    <w:name w:val="日付 (文字)"/>
    <w:link w:val="afd"/>
    <w:rsid w:val="00B02181"/>
    <w:rPr>
      <w:lang w:val="en-GB" w:eastAsia="en-US"/>
    </w:rPr>
  </w:style>
  <w:style w:type="paragraph" w:styleId="aff">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0"/>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4">
    <w:name w:val="本文 (文字)"/>
    <w:link w:val="af3"/>
    <w:rsid w:val="00741817"/>
    <w:rPr>
      <w:lang w:val="en-GB" w:eastAsia="en-US"/>
    </w:rPr>
  </w:style>
  <w:style w:type="paragraph" w:customStyle="1" w:styleId="3GPPNormalText">
    <w:name w:val="3GPP Normal Text"/>
    <w:basedOn w:val="af3"/>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0">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
    <w:uiPriority w:val="34"/>
    <w:qFormat/>
    <w:locked/>
    <w:rsid w:val="00A70109"/>
    <w:rPr>
      <w:rFonts w:ascii="ＭＳ 明朝" w:hAnsi="ＭＳ 明朝"/>
    </w:rPr>
  </w:style>
  <w:style w:type="character" w:customStyle="1" w:styleId="B1Char1">
    <w:name w:val="B1 Char1"/>
    <w:qFormat/>
    <w:rsid w:val="008619E1"/>
    <w:rPr>
      <w:lang w:eastAsia="en-US"/>
    </w:rPr>
  </w:style>
  <w:style w:type="paragraph" w:styleId="aff1">
    <w:name w:val="Revision"/>
    <w:hidden/>
    <w:uiPriority w:val="99"/>
    <w:semiHidden/>
    <w:rsid w:val="008504DF"/>
    <w:rPr>
      <w:lang w:val="en-GB" w:eastAsia="en-US"/>
    </w:rPr>
  </w:style>
  <w:style w:type="character" w:customStyle="1" w:styleId="10">
    <w:name w:val="見出し 1 (文字)"/>
    <w:basedOn w:val="a0"/>
    <w:link w:val="1"/>
    <w:rsid w:val="00B15339"/>
    <w:rPr>
      <w:rFonts w:ascii="Arial" w:hAnsi="Arial"/>
      <w:sz w:val="36"/>
      <w:lang w:val="en-GB" w:eastAsia="en-US"/>
    </w:rPr>
  </w:style>
  <w:style w:type="character" w:customStyle="1" w:styleId="ae">
    <w:name w:val="図表番号 (文字)"/>
    <w:link w:val="ad"/>
    <w:qFormat/>
    <w:rsid w:val="00100C5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1377773939">
          <w:marLeft w:val="547"/>
          <w:marRight w:val="0"/>
          <w:marTop w:val="96"/>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137335593">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1950896727">
          <w:marLeft w:val="360"/>
          <w:marRight w:val="0"/>
          <w:marTop w:val="2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63189579">
          <w:marLeft w:val="1080"/>
          <w:marRight w:val="0"/>
          <w:marTop w:val="100"/>
          <w:marBottom w:val="0"/>
          <w:divBdr>
            <w:top w:val="none" w:sz="0" w:space="0" w:color="auto"/>
            <w:left w:val="none" w:sz="0" w:space="0" w:color="auto"/>
            <w:bottom w:val="none" w:sz="0" w:space="0" w:color="auto"/>
            <w:right w:val="none" w:sz="0" w:space="0" w:color="auto"/>
          </w:divBdr>
        </w:div>
        <w:div w:id="148638110">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84157278">
          <w:marLeft w:val="2520"/>
          <w:marRight w:val="0"/>
          <w:marTop w:val="100"/>
          <w:marBottom w:val="0"/>
          <w:divBdr>
            <w:top w:val="none" w:sz="0" w:space="0" w:color="auto"/>
            <w:left w:val="none" w:sz="0" w:space="0" w:color="auto"/>
            <w:bottom w:val="none" w:sz="0" w:space="0" w:color="auto"/>
            <w:right w:val="none" w:sz="0" w:space="0" w:color="auto"/>
          </w:divBdr>
        </w:div>
        <w:div w:id="1261332910">
          <w:marLeft w:val="180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926690725">
          <w:marLeft w:val="2520"/>
          <w:marRight w:val="0"/>
          <w:marTop w:val="100"/>
          <w:marBottom w:val="0"/>
          <w:divBdr>
            <w:top w:val="none" w:sz="0" w:space="0" w:color="auto"/>
            <w:left w:val="none" w:sz="0" w:space="0" w:color="auto"/>
            <w:bottom w:val="none" w:sz="0" w:space="0" w:color="auto"/>
            <w:right w:val="none" w:sz="0" w:space="0" w:color="auto"/>
          </w:divBdr>
        </w:div>
        <w:div w:id="2013095436">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818421286">
          <w:marLeft w:val="1800"/>
          <w:marRight w:val="0"/>
          <w:marTop w:val="100"/>
          <w:marBottom w:val="0"/>
          <w:divBdr>
            <w:top w:val="none" w:sz="0" w:space="0" w:color="auto"/>
            <w:left w:val="none" w:sz="0" w:space="0" w:color="auto"/>
            <w:bottom w:val="none" w:sz="0" w:space="0" w:color="auto"/>
            <w:right w:val="none" w:sz="0" w:space="0" w:color="auto"/>
          </w:divBdr>
        </w:div>
        <w:div w:id="1312516241">
          <w:marLeft w:val="360"/>
          <w:marRight w:val="0"/>
          <w:marTop w:val="2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32259500">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609289047">
          <w:marLeft w:val="2520"/>
          <w:marRight w:val="0"/>
          <w:marTop w:val="100"/>
          <w:marBottom w:val="0"/>
          <w:divBdr>
            <w:top w:val="none" w:sz="0" w:space="0" w:color="auto"/>
            <w:left w:val="none" w:sz="0" w:space="0" w:color="auto"/>
            <w:bottom w:val="none" w:sz="0" w:space="0" w:color="auto"/>
            <w:right w:val="none" w:sz="0" w:space="0" w:color="auto"/>
          </w:divBdr>
        </w:div>
        <w:div w:id="754938349">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sChild>
    </w:div>
    <w:div w:id="565380266">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691347659">
          <w:marLeft w:val="1800"/>
          <w:marRight w:val="0"/>
          <w:marTop w:val="100"/>
          <w:marBottom w:val="0"/>
          <w:divBdr>
            <w:top w:val="none" w:sz="0" w:space="0" w:color="auto"/>
            <w:left w:val="none" w:sz="0" w:space="0" w:color="auto"/>
            <w:bottom w:val="none" w:sz="0" w:space="0" w:color="auto"/>
            <w:right w:val="none" w:sz="0" w:space="0" w:color="auto"/>
          </w:divBdr>
        </w:div>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205141670">
          <w:marLeft w:val="180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 w:id="1899827984">
          <w:marLeft w:val="108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72820723">
          <w:marLeft w:val="360"/>
          <w:marRight w:val="0"/>
          <w:marTop w:val="2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1301420459">
          <w:marLeft w:val="360"/>
          <w:marRight w:val="0"/>
          <w:marTop w:val="2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727529620">
          <w:marLeft w:val="1080"/>
          <w:marRight w:val="0"/>
          <w:marTop w:val="1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004167980">
          <w:marLeft w:val="360"/>
          <w:marRight w:val="0"/>
          <w:marTop w:val="2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193618585">
          <w:marLeft w:val="2520"/>
          <w:marRight w:val="0"/>
          <w:marTop w:val="67"/>
          <w:marBottom w:val="0"/>
          <w:divBdr>
            <w:top w:val="none" w:sz="0" w:space="0" w:color="auto"/>
            <w:left w:val="none" w:sz="0" w:space="0" w:color="auto"/>
            <w:bottom w:val="none" w:sz="0" w:space="0" w:color="auto"/>
            <w:right w:val="none" w:sz="0" w:space="0" w:color="auto"/>
          </w:divBdr>
        </w:div>
        <w:div w:id="216866736">
          <w:marLeft w:val="547"/>
          <w:marRight w:val="0"/>
          <w:marTop w:val="106"/>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407797717">
                                                          <w:marLeft w:val="0"/>
                                                          <w:marRight w:val="0"/>
                                                          <w:marTop w:val="0"/>
                                                          <w:marBottom w:val="0"/>
                                                          <w:divBdr>
                                                            <w:top w:val="none" w:sz="0" w:space="0" w:color="auto"/>
                                                            <w:left w:val="none" w:sz="0" w:space="0" w:color="auto"/>
                                                            <w:bottom w:val="none" w:sz="0" w:space="0" w:color="auto"/>
                                                            <w:right w:val="none" w:sz="0" w:space="0" w:color="auto"/>
                                                          </w:divBdr>
                                                        </w:div>
                                                        <w:div w:id="18238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783378477">
                                                      <w:marLeft w:val="0"/>
                                                      <w:marRight w:val="0"/>
                                                      <w:marTop w:val="0"/>
                                                      <w:marBottom w:val="0"/>
                                                      <w:divBdr>
                                                        <w:top w:val="none" w:sz="0" w:space="0" w:color="auto"/>
                                                        <w:left w:val="none" w:sz="0" w:space="0" w:color="auto"/>
                                                        <w:bottom w:val="none" w:sz="0" w:space="0" w:color="auto"/>
                                                        <w:right w:val="none" w:sz="0" w:space="0" w:color="auto"/>
                                                      </w:divBdr>
                                                    </w:div>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439879345">
          <w:marLeft w:val="1080"/>
          <w:marRight w:val="0"/>
          <w:marTop w:val="1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1753163602">
          <w:marLeft w:val="360"/>
          <w:marRight w:val="0"/>
          <w:marTop w:val="2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387581634">
          <w:marLeft w:val="1080"/>
          <w:marRight w:val="0"/>
          <w:marTop w:val="1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961231736">
          <w:marLeft w:val="360"/>
          <w:marRight w:val="0"/>
          <w:marTop w:val="2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93407344">
          <w:marLeft w:val="1166"/>
          <w:marRight w:val="0"/>
          <w:marTop w:val="86"/>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 w:id="1887985750">
          <w:marLeft w:val="547"/>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22101277">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440078211">
          <w:marLeft w:val="360"/>
          <w:marRight w:val="0"/>
          <w:marTop w:val="2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648319529">
          <w:marLeft w:val="547"/>
          <w:marRight w:val="0"/>
          <w:marTop w:val="67"/>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278074954">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1191383813">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 w:id="1641689081">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6176450">
          <w:marLeft w:val="1080"/>
          <w:marRight w:val="0"/>
          <w:marTop w:val="1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035303976">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995">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 w:id="2137487587">
          <w:marLeft w:val="360"/>
          <w:marRight w:val="0"/>
          <w:marTop w:val="2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205725213">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69321945">
          <w:marLeft w:val="360"/>
          <w:marRight w:val="0"/>
          <w:marTop w:val="2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292252195">
          <w:marLeft w:val="252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1002777522">
          <w:marLeft w:val="180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974683239">
          <w:marLeft w:val="1080"/>
          <w:marRight w:val="0"/>
          <w:marTop w:val="1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1780681718">
          <w:marLeft w:val="360"/>
          <w:marRight w:val="0"/>
          <w:marTop w:val="2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1049243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855770745">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875656116">
          <w:marLeft w:val="180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036854586">
          <w:marLeft w:val="360"/>
          <w:marRight w:val="0"/>
          <w:marTop w:val="2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59402361">
          <w:marLeft w:val="1080"/>
          <w:marRight w:val="0"/>
          <w:marTop w:val="100"/>
          <w:marBottom w:val="0"/>
          <w:divBdr>
            <w:top w:val="none" w:sz="0" w:space="0" w:color="auto"/>
            <w:left w:val="none" w:sz="0" w:space="0" w:color="auto"/>
            <w:bottom w:val="none" w:sz="0" w:space="0" w:color="auto"/>
            <w:right w:val="none" w:sz="0" w:space="0" w:color="auto"/>
          </w:divBdr>
        </w:div>
        <w:div w:id="116293522">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046024760">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420637542">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789056029">
          <w:marLeft w:val="1166"/>
          <w:marRight w:val="0"/>
          <w:marTop w:val="115"/>
          <w:marBottom w:val="0"/>
          <w:divBdr>
            <w:top w:val="none" w:sz="0" w:space="0" w:color="auto"/>
            <w:left w:val="none" w:sz="0" w:space="0" w:color="auto"/>
            <w:bottom w:val="none" w:sz="0" w:space="0" w:color="auto"/>
            <w:right w:val="none" w:sz="0" w:space="0" w:color="auto"/>
          </w:divBdr>
        </w:div>
        <w:div w:id="1838374411">
          <w:marLeft w:val="547"/>
          <w:marRight w:val="0"/>
          <w:marTop w:val="134"/>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121968301">
          <w:marLeft w:val="1080"/>
          <w:marRight w:val="0"/>
          <w:marTop w:val="100"/>
          <w:marBottom w:val="0"/>
          <w:divBdr>
            <w:top w:val="none" w:sz="0" w:space="0" w:color="auto"/>
            <w:left w:val="none" w:sz="0" w:space="0" w:color="auto"/>
            <w:bottom w:val="none" w:sz="0" w:space="0" w:color="auto"/>
            <w:right w:val="none" w:sz="0" w:space="0" w:color="auto"/>
          </w:divBdr>
        </w:div>
        <w:div w:id="376516350">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250581270">
          <w:marLeft w:val="252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849171922">
          <w:marLeft w:val="180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578324267">
          <w:marLeft w:val="1080"/>
          <w:marRight w:val="0"/>
          <w:marTop w:val="100"/>
          <w:marBottom w:val="0"/>
          <w:divBdr>
            <w:top w:val="none" w:sz="0" w:space="0" w:color="auto"/>
            <w:left w:val="none" w:sz="0" w:space="0" w:color="auto"/>
            <w:bottom w:val="none" w:sz="0" w:space="0" w:color="auto"/>
            <w:right w:val="none" w:sz="0" w:space="0" w:color="auto"/>
          </w:divBdr>
        </w:div>
        <w:div w:id="181406217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30832996">
          <w:marLeft w:val="1886"/>
          <w:marRight w:val="0"/>
          <w:marTop w:val="53"/>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1987277219">
          <w:marLeft w:val="547"/>
          <w:marRight w:val="0"/>
          <w:marTop w:val="67"/>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21852231">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1162310880">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1AD61-05A0-497F-8C23-CC5E79C6F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customXml/itemProps3.xml><?xml version="1.0" encoding="utf-8"?>
<ds:datastoreItem xmlns:ds="http://schemas.openxmlformats.org/officeDocument/2006/customXml" ds:itemID="{602797AA-8127-44A2-B2E4-01342BCE4B2F}">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D035628D-9FE0-43A2-9882-AA53DC9BB2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1604</Words>
  <Characters>9144</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10727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dc:description/>
  <cp:lastModifiedBy>Chuui Inami (井波 柱偉)</cp:lastModifiedBy>
  <cp:revision>82</cp:revision>
  <cp:lastPrinted>2017-04-28T05:57:00Z</cp:lastPrinted>
  <dcterms:created xsi:type="dcterms:W3CDTF">2023-05-15T06:43:00Z</dcterms:created>
  <dcterms:modified xsi:type="dcterms:W3CDTF">2024-02-19T10:46:00Z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0x01010062AAC06B1281134785A6C31D7099E390</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2023-09-27T04:33:26Z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490fa009-c269-4b76-b851-304911805f8c</vt:lpwstr>
  </property>
  <property fmtid="{D5CDD505-2E9C-101B-9397-08002B2CF9AE}" pid="10" name="MSIP_Label_f7b7771f-98a2-4ec9-8160-ee37e9359e20_ContentBits">
    <vt:lpwstr>0</vt:lpwstr>
  </property>
</Properties>
</file>